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EDCC21" w14:textId="77777777" w:rsidR="00AE6B55" w:rsidRPr="00AE6B55" w:rsidRDefault="00AE6B55" w:rsidP="00230462">
      <w:pPr>
        <w:jc w:val="center"/>
        <w:rPr>
          <w:rFonts w:ascii="Arial" w:hAnsi="Arial" w:cs="Arial"/>
          <w:b/>
          <w:lang w:val="es-ES_tradnl"/>
        </w:rPr>
      </w:pPr>
      <w:r w:rsidRPr="00AE6B55">
        <w:rPr>
          <w:rFonts w:ascii="Arial" w:hAnsi="Arial" w:cs="Arial"/>
          <w:b/>
          <w:bdr w:val="single" w:sz="4" w:space="0" w:color="auto"/>
          <w:lang w:val="es-ES_tradnl"/>
        </w:rPr>
        <w:t>ANEXO II</w:t>
      </w:r>
    </w:p>
    <w:p w14:paraId="6EBCF10A" w14:textId="77777777" w:rsidR="00AE6B55" w:rsidRPr="00AE6B55" w:rsidRDefault="00AE6B55" w:rsidP="00AE6B55">
      <w:pPr>
        <w:tabs>
          <w:tab w:val="left" w:pos="5100"/>
        </w:tabs>
        <w:jc w:val="center"/>
        <w:rPr>
          <w:rFonts w:ascii="Arial" w:hAnsi="Arial" w:cs="Arial"/>
          <w:b/>
          <w:sz w:val="12"/>
          <w:szCs w:val="12"/>
          <w:highlight w:val="yellow"/>
        </w:rPr>
      </w:pPr>
    </w:p>
    <w:p w14:paraId="101FEC2C" w14:textId="71C302B9" w:rsidR="004E62DE" w:rsidRPr="004E62DE" w:rsidRDefault="00272448" w:rsidP="004E62DE">
      <w:pPr>
        <w:tabs>
          <w:tab w:val="left" w:pos="5100"/>
        </w:tabs>
        <w:jc w:val="both"/>
        <w:rPr>
          <w:rFonts w:ascii="Arial" w:hAnsi="Arial" w:cs="Arial"/>
          <w:b/>
          <w:bCs/>
          <w:sz w:val="16"/>
          <w:szCs w:val="16"/>
          <w:lang w:val="es-ES_tradnl"/>
        </w:rPr>
      </w:pPr>
      <w:r>
        <w:rPr>
          <w:rFonts w:ascii="Arial" w:hAnsi="Arial" w:cs="Arial"/>
          <w:b/>
          <w:bCs/>
          <w:sz w:val="16"/>
          <w:szCs w:val="16"/>
          <w:lang w:val="es-ES_tradnl"/>
        </w:rPr>
        <w:t xml:space="preserve">DECRETO Nº </w:t>
      </w:r>
      <w:r>
        <w:rPr>
          <w:rFonts w:ascii="Arial" w:hAnsi="Arial" w:cs="Arial"/>
          <w:b/>
          <w:bCs/>
          <w:sz w:val="16"/>
          <w:szCs w:val="16"/>
        </w:rPr>
        <w:t xml:space="preserve">141/2025, DE 4 DE SEPTIEMBRE </w:t>
      </w:r>
      <w:r w:rsidR="00474E74" w:rsidRPr="004E62DE">
        <w:rPr>
          <w:rFonts w:ascii="Arial" w:hAnsi="Arial" w:cs="Arial"/>
          <w:b/>
          <w:bCs/>
          <w:sz w:val="16"/>
          <w:szCs w:val="16"/>
          <w:lang w:val="es-ES_tradnl"/>
        </w:rPr>
        <w:t>OR EL QUE SE REGULA LA CONCESIÓN DIRECTA DE SUBVENCIONES A AYUNTAMIENTOS Y MANCOMUNIDADES DE SERVICIOS SOCIALES DE LA REGIÓN DE MURCIA PARA LA IMPLANTACIÓN O REFUERZO DE LOS EQUIPOS DE ATENCIÓN A LA INFANCIA Y LA FAMILIA EN LOS SERVICIOS SOCIALES DE ATENCIÓN PRIMARIA.</w:t>
      </w:r>
    </w:p>
    <w:p w14:paraId="1C7AEC72" w14:textId="77777777" w:rsidR="004E62DE" w:rsidRPr="00AE6B55" w:rsidRDefault="004E62DE" w:rsidP="00230462">
      <w:pPr>
        <w:tabs>
          <w:tab w:val="left" w:pos="5100"/>
        </w:tabs>
        <w:rPr>
          <w:rFonts w:ascii="Arial" w:hAnsi="Arial" w:cs="Arial"/>
          <w:b/>
          <w:bCs/>
          <w:sz w:val="16"/>
          <w:szCs w:val="16"/>
          <w:lang w:val="es-ES_tradnl"/>
        </w:rPr>
      </w:pPr>
    </w:p>
    <w:tbl>
      <w:tblPr>
        <w:tblW w:w="1434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9"/>
        <w:gridCol w:w="8577"/>
        <w:gridCol w:w="1239"/>
        <w:gridCol w:w="2191"/>
      </w:tblGrid>
      <w:tr w:rsidR="00AE6B55" w:rsidRPr="00AE6B55" w14:paraId="476B6DD2" w14:textId="77777777" w:rsidTr="0082111A">
        <w:trPr>
          <w:trHeight w:val="238"/>
        </w:trPr>
        <w:tc>
          <w:tcPr>
            <w:tcW w:w="2339" w:type="dxa"/>
          </w:tcPr>
          <w:p w14:paraId="6BE1C30D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rPr>
                <w:rFonts w:ascii="Arial" w:hAnsi="Arial" w:cs="Arial"/>
                <w:b/>
                <w:bCs/>
                <w:noProof/>
                <w:sz w:val="16"/>
                <w:szCs w:val="16"/>
                <w:lang w:val="es-ES_tradnl"/>
              </w:rPr>
            </w:pPr>
            <w:r w:rsidRPr="00AE6B55">
              <w:rPr>
                <w:rFonts w:ascii="Arial" w:hAnsi="Arial" w:cs="Arial"/>
                <w:b/>
                <w:bCs/>
                <w:noProof/>
                <w:sz w:val="16"/>
                <w:szCs w:val="16"/>
                <w:lang w:val="es-ES_tradnl"/>
              </w:rPr>
              <w:t>ENTIDAD LOCAL</w:t>
            </w:r>
          </w:p>
        </w:tc>
        <w:tc>
          <w:tcPr>
            <w:tcW w:w="8577" w:type="dxa"/>
            <w:tcBorders>
              <w:bottom w:val="single" w:sz="4" w:space="0" w:color="auto"/>
            </w:tcBorders>
          </w:tcPr>
          <w:p w14:paraId="4F04B9F7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rPr>
                <w:rFonts w:ascii="Arial" w:hAnsi="Arial" w:cs="Arial"/>
                <w:b/>
                <w:bCs/>
                <w:sz w:val="16"/>
                <w:szCs w:val="16"/>
                <w:lang w:val="es-ES_tradnl"/>
              </w:rPr>
            </w:pPr>
          </w:p>
        </w:tc>
        <w:tc>
          <w:tcPr>
            <w:tcW w:w="1239" w:type="dxa"/>
            <w:tcBorders>
              <w:right w:val="single" w:sz="4" w:space="0" w:color="auto"/>
            </w:tcBorders>
            <w:vAlign w:val="center"/>
          </w:tcPr>
          <w:p w14:paraId="035F1678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right"/>
              <w:rPr>
                <w:rFonts w:ascii="Arial" w:hAnsi="Arial" w:cs="Arial"/>
                <w:b/>
                <w:bCs/>
                <w:noProof/>
                <w:sz w:val="16"/>
                <w:szCs w:val="16"/>
                <w:lang w:val="es-ES_tradnl"/>
              </w:rPr>
            </w:pPr>
            <w:r w:rsidRPr="00AE6B55">
              <w:rPr>
                <w:rFonts w:ascii="Arial" w:hAnsi="Arial" w:cs="Arial"/>
                <w:b/>
                <w:bCs/>
                <w:noProof/>
                <w:sz w:val="16"/>
                <w:szCs w:val="16"/>
                <w:lang w:val="es-ES_tradnl"/>
              </w:rPr>
              <w:t>Nº EXPTE.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B5FC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rPr>
                <w:rFonts w:ascii="Arial" w:hAnsi="Arial" w:cs="Arial"/>
                <w:b/>
                <w:bCs/>
                <w:noProof/>
                <w:sz w:val="16"/>
                <w:szCs w:val="16"/>
                <w:lang w:val="es-ES_tradnl"/>
              </w:rPr>
            </w:pPr>
          </w:p>
        </w:tc>
      </w:tr>
      <w:tr w:rsidR="00AE6B55" w:rsidRPr="00AE6B55" w14:paraId="6847B8C0" w14:textId="77777777" w:rsidTr="0082111A">
        <w:trPr>
          <w:trHeight w:val="287"/>
        </w:trPr>
        <w:tc>
          <w:tcPr>
            <w:tcW w:w="2339" w:type="dxa"/>
          </w:tcPr>
          <w:p w14:paraId="7F60F311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rPr>
                <w:rFonts w:ascii="Arial" w:hAnsi="Arial" w:cs="Arial"/>
                <w:b/>
                <w:bCs/>
                <w:noProof/>
                <w:sz w:val="16"/>
                <w:szCs w:val="16"/>
                <w:lang w:val="es-ES_tradnl"/>
              </w:rPr>
            </w:pPr>
            <w:r w:rsidRPr="00AE6B55">
              <w:rPr>
                <w:rFonts w:ascii="Arial" w:hAnsi="Arial" w:cs="Arial"/>
                <w:b/>
                <w:bCs/>
                <w:noProof/>
                <w:sz w:val="16"/>
                <w:szCs w:val="16"/>
                <w:lang w:val="es-ES_tradnl"/>
              </w:rPr>
              <w:t>PROYECTO:</w:t>
            </w:r>
          </w:p>
        </w:tc>
        <w:tc>
          <w:tcPr>
            <w:tcW w:w="8577" w:type="dxa"/>
            <w:tcBorders>
              <w:top w:val="single" w:sz="4" w:space="0" w:color="auto"/>
              <w:bottom w:val="single" w:sz="4" w:space="0" w:color="auto"/>
            </w:tcBorders>
          </w:tcPr>
          <w:p w14:paraId="4559D4F4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rPr>
                <w:rFonts w:ascii="Arial" w:hAnsi="Arial" w:cs="Arial"/>
                <w:b/>
                <w:bCs/>
                <w:noProof/>
                <w:sz w:val="16"/>
                <w:szCs w:val="16"/>
                <w:lang w:val="es-ES_tradnl"/>
              </w:rPr>
            </w:pPr>
          </w:p>
        </w:tc>
        <w:tc>
          <w:tcPr>
            <w:tcW w:w="1239" w:type="dxa"/>
            <w:tcBorders>
              <w:right w:val="single" w:sz="4" w:space="0" w:color="auto"/>
            </w:tcBorders>
            <w:vAlign w:val="center"/>
          </w:tcPr>
          <w:p w14:paraId="224B5F32" w14:textId="6F8B48AF" w:rsidR="00AE6B55" w:rsidRPr="00AE6B55" w:rsidRDefault="00F83FED" w:rsidP="00AE6B55">
            <w:pPr>
              <w:tabs>
                <w:tab w:val="center" w:pos="4819"/>
                <w:tab w:val="right" w:pos="9071"/>
              </w:tabs>
              <w:jc w:val="right"/>
              <w:rPr>
                <w:rFonts w:ascii="Arial" w:hAnsi="Arial" w:cs="Arial"/>
                <w:b/>
                <w:bCs/>
                <w:noProof/>
                <w:sz w:val="16"/>
                <w:szCs w:val="16"/>
                <w:lang w:val="es-ES_tradnl"/>
              </w:rPr>
            </w:pPr>
            <w:r>
              <w:rPr>
                <w:rFonts w:ascii="Arial" w:hAnsi="Arial" w:cs="Arial"/>
                <w:b/>
                <w:bCs/>
                <w:noProof/>
                <w:sz w:val="16"/>
                <w:szCs w:val="16"/>
                <w:lang w:val="es-ES_tradnl"/>
              </w:rPr>
              <w:t>AÑ</w:t>
            </w:r>
            <w:r w:rsidR="00AE6B55" w:rsidRPr="00AE6B55">
              <w:rPr>
                <w:rFonts w:ascii="Arial" w:hAnsi="Arial" w:cs="Arial"/>
                <w:b/>
                <w:bCs/>
                <w:noProof/>
                <w:sz w:val="16"/>
                <w:szCs w:val="16"/>
                <w:lang w:val="es-ES_tradnl"/>
              </w:rPr>
              <w:t>O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D0BD" w14:textId="4DF70940" w:rsidR="00AE6B55" w:rsidRPr="00AE6B55" w:rsidRDefault="00272448" w:rsidP="00AE6B55">
            <w:pPr>
              <w:tabs>
                <w:tab w:val="center" w:pos="4819"/>
                <w:tab w:val="right" w:pos="9071"/>
              </w:tabs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lang w:val="es-ES_tradnl"/>
              </w:rPr>
            </w:pPr>
            <w:r>
              <w:rPr>
                <w:rFonts w:ascii="Arial" w:hAnsi="Arial" w:cs="Arial"/>
                <w:b/>
                <w:bCs/>
                <w:noProof/>
                <w:sz w:val="16"/>
                <w:szCs w:val="16"/>
                <w:lang w:val="es-ES_tradnl"/>
              </w:rPr>
              <w:t>2025</w:t>
            </w:r>
            <w:bookmarkStart w:id="0" w:name="_GoBack"/>
            <w:bookmarkEnd w:id="0"/>
          </w:p>
        </w:tc>
      </w:tr>
    </w:tbl>
    <w:p w14:paraId="228792A4" w14:textId="77777777" w:rsidR="00AE6B55" w:rsidRPr="00AE6B55" w:rsidRDefault="00AE6B55" w:rsidP="00AE6B55">
      <w:pPr>
        <w:rPr>
          <w:rFonts w:ascii="Arial" w:hAnsi="Arial" w:cs="Arial"/>
          <w:sz w:val="8"/>
          <w:szCs w:val="8"/>
          <w:lang w:val="es-ES_tradnl"/>
        </w:rPr>
      </w:pPr>
    </w:p>
    <w:p w14:paraId="46115ED7" w14:textId="77777777" w:rsidR="00AE6B55" w:rsidRPr="00AE6B55" w:rsidRDefault="00AE6B55" w:rsidP="00AE6B55">
      <w:pPr>
        <w:rPr>
          <w:rFonts w:ascii="Arial" w:hAnsi="Arial" w:cs="Arial"/>
          <w:sz w:val="8"/>
          <w:szCs w:val="8"/>
          <w:lang w:val="es-ES_tradnl"/>
        </w:rPr>
      </w:pPr>
    </w:p>
    <w:tbl>
      <w:tblPr>
        <w:tblW w:w="15735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35"/>
      </w:tblGrid>
      <w:tr w:rsidR="00AE6B55" w:rsidRPr="00AE6B55" w14:paraId="2452A2C0" w14:textId="77777777" w:rsidTr="00CA6A6C">
        <w:trPr>
          <w:cantSplit/>
        </w:trPr>
        <w:tc>
          <w:tcPr>
            <w:tcW w:w="157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703FF7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ES_tradnl"/>
              </w:rPr>
            </w:pPr>
            <w:r w:rsidRPr="00AE6B55">
              <w:rPr>
                <w:rFonts w:ascii="Arial" w:hAnsi="Arial" w:cs="Arial"/>
                <w:b/>
                <w:bCs/>
                <w:lang w:val="es-ES_tradnl"/>
              </w:rPr>
              <w:t xml:space="preserve"> </w:t>
            </w:r>
            <w:r w:rsidRPr="00AE6B55">
              <w:rPr>
                <w:rFonts w:ascii="Arial" w:hAnsi="Arial" w:cs="Arial"/>
                <w:b/>
                <w:bCs/>
                <w:color w:val="FFFFFF"/>
                <w:sz w:val="22"/>
                <w:szCs w:val="22"/>
                <w:highlight w:val="black"/>
                <w:lang w:val="es-ES_tradnl"/>
              </w:rPr>
              <w:t>CERTIFICACIÓN CONTABLE DE JUSTIFICANTES DE GASTO</w:t>
            </w:r>
            <w:r w:rsidRPr="00AE6B55">
              <w:rPr>
                <w:rFonts w:ascii="Arial" w:hAnsi="Arial" w:cs="Arial"/>
                <w:b/>
                <w:bCs/>
                <w:sz w:val="22"/>
                <w:szCs w:val="22"/>
                <w:lang w:val="es-ES_tradnl"/>
              </w:rPr>
              <w:t xml:space="preserve"> </w:t>
            </w:r>
          </w:p>
        </w:tc>
      </w:tr>
    </w:tbl>
    <w:p w14:paraId="113A6630" w14:textId="77777777" w:rsidR="00AE6B55" w:rsidRDefault="00AE6B55" w:rsidP="00AE6B55">
      <w:pPr>
        <w:tabs>
          <w:tab w:val="center" w:pos="4819"/>
          <w:tab w:val="right" w:pos="9071"/>
        </w:tabs>
        <w:jc w:val="both"/>
        <w:rPr>
          <w:rFonts w:ascii="Arial" w:hAnsi="Arial" w:cs="Arial"/>
          <w:sz w:val="12"/>
          <w:szCs w:val="12"/>
          <w:lang w:val="es-ES_tradnl"/>
        </w:rPr>
      </w:pPr>
    </w:p>
    <w:p w14:paraId="32CDA14A" w14:textId="77777777" w:rsidR="004E62DE" w:rsidRPr="00AE6B55" w:rsidRDefault="004E62DE" w:rsidP="00AE6B55">
      <w:pPr>
        <w:tabs>
          <w:tab w:val="center" w:pos="4819"/>
          <w:tab w:val="right" w:pos="9071"/>
        </w:tabs>
        <w:jc w:val="both"/>
        <w:rPr>
          <w:rFonts w:ascii="Arial" w:hAnsi="Arial" w:cs="Arial"/>
          <w:sz w:val="12"/>
          <w:szCs w:val="12"/>
          <w:lang w:val="es-ES_tradnl"/>
        </w:rPr>
      </w:pPr>
    </w:p>
    <w:p w14:paraId="086EE907" w14:textId="78705C22" w:rsidR="00AE6B55" w:rsidRPr="00AE6B55" w:rsidRDefault="00AE6B55" w:rsidP="00AE6B55">
      <w:pPr>
        <w:tabs>
          <w:tab w:val="center" w:pos="4819"/>
          <w:tab w:val="right" w:pos="9071"/>
        </w:tabs>
        <w:spacing w:line="360" w:lineRule="auto"/>
        <w:jc w:val="both"/>
        <w:rPr>
          <w:rFonts w:ascii="Arial" w:hAnsi="Arial" w:cs="Arial"/>
          <w:sz w:val="16"/>
          <w:szCs w:val="16"/>
          <w:lang w:val="es-ES_tradnl"/>
        </w:rPr>
      </w:pPr>
      <w:r w:rsidRPr="00AE6B55">
        <w:rPr>
          <w:rFonts w:ascii="Arial" w:hAnsi="Arial" w:cs="Arial"/>
          <w:sz w:val="16"/>
          <w:szCs w:val="16"/>
          <w:lang w:val="es-ES_tradnl"/>
        </w:rPr>
        <w:t xml:space="preserve">D./ª __________________________________________________________________, con DNI __________________, como </w:t>
      </w:r>
      <w:r w:rsidRPr="00AE6B55">
        <w:rPr>
          <w:rFonts w:ascii="Arial" w:hAnsi="Arial" w:cs="Arial"/>
          <w:b/>
          <w:sz w:val="16"/>
          <w:szCs w:val="16"/>
          <w:lang w:val="es-ES_tradnl"/>
        </w:rPr>
        <w:t>Interventor</w:t>
      </w:r>
      <w:r w:rsidRPr="00AE6B55">
        <w:rPr>
          <w:rFonts w:ascii="Arial" w:hAnsi="Arial" w:cs="Arial"/>
          <w:sz w:val="16"/>
          <w:szCs w:val="16"/>
          <w:lang w:val="es-ES_tradnl"/>
        </w:rPr>
        <w:t xml:space="preserve"> de la citada Entidad Local, </w:t>
      </w:r>
      <w:r w:rsidRPr="00AE6B55">
        <w:rPr>
          <w:rFonts w:ascii="Arial" w:hAnsi="Arial" w:cs="Arial"/>
          <w:b/>
          <w:sz w:val="16"/>
          <w:szCs w:val="16"/>
          <w:lang w:val="es-ES_tradnl"/>
        </w:rPr>
        <w:t>DECLARO Y CERTIFICO</w:t>
      </w:r>
      <w:r w:rsidRPr="00AE6B55">
        <w:rPr>
          <w:rFonts w:ascii="Arial" w:hAnsi="Arial" w:cs="Arial"/>
          <w:sz w:val="16"/>
          <w:szCs w:val="16"/>
          <w:lang w:val="es-ES_tradnl"/>
        </w:rPr>
        <w:t xml:space="preserve"> bajo mi responsabilidad, que en relación con la subvención recibida para el presente proyecto, los datos económicos que a continuación se consignan, son fiel reflejo de los registros contables de la entidad a la que represento y se ajustan a la finalidad para la que ha sido otorgada la subvención para el desarrollo de actuaciones destinadas </w:t>
      </w:r>
      <w:r w:rsidR="00866E4C" w:rsidRPr="00866E4C">
        <w:rPr>
          <w:rFonts w:ascii="Arial" w:hAnsi="Arial" w:cs="Arial"/>
          <w:bCs/>
          <w:sz w:val="16"/>
          <w:szCs w:val="16"/>
          <w:lang w:val="es-ES_tradnl"/>
        </w:rPr>
        <w:t>a la implantación o refuerzo de los equipos de atención a la infancia y la familia en los servicios sociales de atención primaria</w:t>
      </w:r>
      <w:r w:rsidRPr="00AE6B55">
        <w:rPr>
          <w:rFonts w:ascii="Arial" w:hAnsi="Arial" w:cs="Arial"/>
          <w:sz w:val="16"/>
          <w:szCs w:val="16"/>
          <w:lang w:val="es-ES_tradnl"/>
        </w:rPr>
        <w:t>.</w:t>
      </w:r>
    </w:p>
    <w:p w14:paraId="21EE5DC1" w14:textId="77777777" w:rsidR="00AE6B55" w:rsidRPr="00AE6B55" w:rsidRDefault="00AE6B55" w:rsidP="00AE6B55">
      <w:pPr>
        <w:tabs>
          <w:tab w:val="center" w:pos="4819"/>
          <w:tab w:val="right" w:pos="9071"/>
        </w:tabs>
        <w:jc w:val="both"/>
        <w:rPr>
          <w:rFonts w:ascii="Arial" w:hAnsi="Arial" w:cs="Arial"/>
          <w:sz w:val="16"/>
          <w:szCs w:val="16"/>
          <w:lang w:val="es-ES_tradnl"/>
        </w:rPr>
      </w:pPr>
      <w:r w:rsidRPr="00AE6B55">
        <w:rPr>
          <w:rFonts w:ascii="Arial" w:hAnsi="Arial" w:cs="Arial"/>
          <w:b/>
          <w:sz w:val="18"/>
          <w:szCs w:val="18"/>
          <w:lang w:val="es-ES_tradnl"/>
        </w:rPr>
        <w:t>CONCEPTO (1)</w:t>
      </w:r>
      <w:r w:rsidRPr="00AE6B55">
        <w:rPr>
          <w:rFonts w:ascii="Arial" w:hAnsi="Arial" w:cs="Arial"/>
          <w:sz w:val="18"/>
          <w:szCs w:val="18"/>
          <w:lang w:val="es-ES_tradnl"/>
        </w:rPr>
        <w:t>: _______________________________________________________________________________________________________</w:t>
      </w:r>
    </w:p>
    <w:p w14:paraId="508F6F08" w14:textId="77777777" w:rsidR="00AE6B55" w:rsidRPr="00AE6B55" w:rsidRDefault="00AE6B55" w:rsidP="00AE6B55">
      <w:pPr>
        <w:tabs>
          <w:tab w:val="center" w:pos="4819"/>
          <w:tab w:val="right" w:pos="9071"/>
        </w:tabs>
        <w:jc w:val="both"/>
        <w:rPr>
          <w:rFonts w:ascii="Arial" w:hAnsi="Arial" w:cs="Arial"/>
          <w:sz w:val="16"/>
          <w:szCs w:val="16"/>
          <w:lang w:val="es-ES_tradnl"/>
        </w:rPr>
      </w:pPr>
    </w:p>
    <w:tbl>
      <w:tblPr>
        <w:tblpPr w:leftFromText="141" w:rightFromText="141" w:vertAnchor="text" w:horzAnchor="margin" w:tblpY="10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"/>
        <w:gridCol w:w="1065"/>
        <w:gridCol w:w="1767"/>
        <w:gridCol w:w="2410"/>
        <w:gridCol w:w="1559"/>
        <w:gridCol w:w="851"/>
        <w:gridCol w:w="1351"/>
        <w:gridCol w:w="1200"/>
        <w:gridCol w:w="1134"/>
        <w:gridCol w:w="993"/>
        <w:gridCol w:w="1134"/>
        <w:gridCol w:w="992"/>
      </w:tblGrid>
      <w:tr w:rsidR="00506B20" w:rsidRPr="00AE6B55" w14:paraId="6414A985" w14:textId="77777777" w:rsidTr="00506B20">
        <w:trPr>
          <w:cantSplit/>
          <w:trHeight w:val="250"/>
        </w:trPr>
        <w:tc>
          <w:tcPr>
            <w:tcW w:w="565" w:type="dxa"/>
            <w:vMerge w:val="restart"/>
            <w:shd w:val="clear" w:color="auto" w:fill="E0E0E0"/>
            <w:vAlign w:val="center"/>
          </w:tcPr>
          <w:p w14:paraId="29A36F68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ind w:right="-70"/>
              <w:jc w:val="center"/>
              <w:rPr>
                <w:rFonts w:ascii="Arial" w:hAnsi="Arial" w:cs="Arial"/>
                <w:sz w:val="16"/>
                <w:szCs w:val="20"/>
                <w:lang w:val="es-ES_tradnl"/>
              </w:rPr>
            </w:pPr>
            <w:r w:rsidRPr="00AE6B55">
              <w:rPr>
                <w:rFonts w:ascii="Arial" w:hAnsi="Arial" w:cs="Arial"/>
                <w:sz w:val="16"/>
                <w:szCs w:val="20"/>
                <w:lang w:val="es-ES_tradnl"/>
              </w:rPr>
              <w:t>Nº de orden</w:t>
            </w:r>
          </w:p>
          <w:p w14:paraId="7DF5B907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ind w:right="-70"/>
              <w:jc w:val="center"/>
              <w:rPr>
                <w:rFonts w:ascii="Arial" w:hAnsi="Arial" w:cs="Arial"/>
                <w:sz w:val="16"/>
                <w:szCs w:val="20"/>
                <w:lang w:val="es-ES_tradnl"/>
              </w:rPr>
            </w:pPr>
            <w:r w:rsidRPr="00AE6B55">
              <w:rPr>
                <w:rFonts w:ascii="Arial" w:hAnsi="Arial" w:cs="Arial"/>
                <w:sz w:val="16"/>
                <w:szCs w:val="20"/>
                <w:lang w:val="es-ES_tradnl"/>
              </w:rPr>
              <w:t>(2)</w:t>
            </w:r>
          </w:p>
        </w:tc>
        <w:tc>
          <w:tcPr>
            <w:tcW w:w="1065" w:type="dxa"/>
            <w:vMerge w:val="restart"/>
            <w:shd w:val="clear" w:color="auto" w:fill="E0E0E0"/>
            <w:vAlign w:val="center"/>
          </w:tcPr>
          <w:p w14:paraId="56C82FFC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center"/>
              <w:rPr>
                <w:rFonts w:ascii="Arial" w:hAnsi="Arial" w:cs="Arial"/>
                <w:sz w:val="16"/>
                <w:szCs w:val="20"/>
                <w:lang w:val="es-ES_tradnl"/>
              </w:rPr>
            </w:pPr>
            <w:r w:rsidRPr="00AE6B55">
              <w:rPr>
                <w:rFonts w:ascii="Arial" w:hAnsi="Arial" w:cs="Arial"/>
                <w:sz w:val="16"/>
                <w:szCs w:val="20"/>
                <w:lang w:val="es-ES_tradnl"/>
              </w:rPr>
              <w:t>NIF/CIF</w:t>
            </w:r>
          </w:p>
        </w:tc>
        <w:tc>
          <w:tcPr>
            <w:tcW w:w="1767" w:type="dxa"/>
            <w:vMerge w:val="restart"/>
            <w:shd w:val="clear" w:color="auto" w:fill="E0E0E0"/>
            <w:vAlign w:val="center"/>
          </w:tcPr>
          <w:p w14:paraId="58E5CCDC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center"/>
              <w:rPr>
                <w:rFonts w:ascii="Arial" w:hAnsi="Arial" w:cs="Arial"/>
                <w:sz w:val="16"/>
                <w:szCs w:val="20"/>
                <w:lang w:val="es-ES_tradnl"/>
              </w:rPr>
            </w:pPr>
            <w:r w:rsidRPr="00AE6B55">
              <w:rPr>
                <w:rFonts w:ascii="Arial" w:hAnsi="Arial" w:cs="Arial"/>
                <w:sz w:val="16"/>
                <w:szCs w:val="20"/>
                <w:lang w:val="es-ES_tradnl"/>
              </w:rPr>
              <w:t>Proveedor o  Beneficiario**</w:t>
            </w:r>
          </w:p>
        </w:tc>
        <w:tc>
          <w:tcPr>
            <w:tcW w:w="2410" w:type="dxa"/>
            <w:vMerge w:val="restart"/>
            <w:shd w:val="clear" w:color="auto" w:fill="E0E0E0"/>
            <w:vAlign w:val="center"/>
          </w:tcPr>
          <w:p w14:paraId="02F0E67F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center"/>
              <w:rPr>
                <w:rFonts w:ascii="Arial" w:hAnsi="Arial" w:cs="Arial"/>
                <w:sz w:val="16"/>
                <w:szCs w:val="20"/>
                <w:lang w:val="es-ES_tradnl"/>
              </w:rPr>
            </w:pPr>
            <w:r w:rsidRPr="00AE6B55">
              <w:rPr>
                <w:rFonts w:ascii="Arial" w:hAnsi="Arial" w:cs="Arial"/>
                <w:sz w:val="16"/>
                <w:szCs w:val="20"/>
                <w:lang w:val="es-ES_tradnl"/>
              </w:rPr>
              <w:t>Concepto de la Factura/Ayuda</w:t>
            </w:r>
          </w:p>
        </w:tc>
        <w:tc>
          <w:tcPr>
            <w:tcW w:w="1559" w:type="dxa"/>
            <w:vMerge w:val="restart"/>
            <w:shd w:val="clear" w:color="auto" w:fill="E0E0E0"/>
            <w:vAlign w:val="center"/>
          </w:tcPr>
          <w:p w14:paraId="6EC7500E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center"/>
              <w:rPr>
                <w:rFonts w:ascii="Arial" w:hAnsi="Arial" w:cs="Arial"/>
                <w:sz w:val="16"/>
                <w:szCs w:val="20"/>
                <w:lang w:val="es-ES_tradnl"/>
              </w:rPr>
            </w:pPr>
            <w:r w:rsidRPr="00AE6B55">
              <w:rPr>
                <w:rFonts w:ascii="Arial" w:hAnsi="Arial" w:cs="Arial"/>
                <w:sz w:val="16"/>
                <w:szCs w:val="20"/>
                <w:lang w:val="es-ES_tradnl"/>
              </w:rPr>
              <w:t xml:space="preserve">Importe </w:t>
            </w:r>
          </w:p>
        </w:tc>
        <w:tc>
          <w:tcPr>
            <w:tcW w:w="851" w:type="dxa"/>
            <w:vMerge w:val="restart"/>
            <w:shd w:val="clear" w:color="auto" w:fill="E0E0E0"/>
            <w:vAlign w:val="center"/>
          </w:tcPr>
          <w:p w14:paraId="6F571296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center"/>
              <w:rPr>
                <w:rFonts w:ascii="Arial" w:hAnsi="Arial" w:cs="Arial"/>
                <w:sz w:val="16"/>
                <w:szCs w:val="20"/>
                <w:lang w:val="es-ES_tradnl"/>
              </w:rPr>
            </w:pPr>
            <w:r w:rsidRPr="00AE6B55">
              <w:rPr>
                <w:rFonts w:ascii="Arial" w:hAnsi="Arial" w:cs="Arial"/>
                <w:sz w:val="16"/>
                <w:szCs w:val="20"/>
                <w:lang w:val="es-ES_tradnl"/>
              </w:rPr>
              <w:t>% imputado</w:t>
            </w:r>
          </w:p>
        </w:tc>
        <w:tc>
          <w:tcPr>
            <w:tcW w:w="1351" w:type="dxa"/>
            <w:vMerge w:val="restart"/>
            <w:shd w:val="clear" w:color="auto" w:fill="E0E0E0"/>
            <w:vAlign w:val="center"/>
          </w:tcPr>
          <w:p w14:paraId="7A70EBD1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center"/>
              <w:rPr>
                <w:rFonts w:ascii="Arial" w:hAnsi="Arial" w:cs="Arial"/>
                <w:sz w:val="16"/>
                <w:szCs w:val="20"/>
                <w:lang w:val="es-ES_tradnl"/>
              </w:rPr>
            </w:pPr>
            <w:r w:rsidRPr="00AE6B55">
              <w:rPr>
                <w:rFonts w:ascii="Arial" w:hAnsi="Arial" w:cs="Arial"/>
                <w:sz w:val="16"/>
                <w:szCs w:val="20"/>
                <w:lang w:val="es-ES_tradnl"/>
              </w:rPr>
              <w:t>Importe que se imputa</w:t>
            </w:r>
          </w:p>
        </w:tc>
        <w:tc>
          <w:tcPr>
            <w:tcW w:w="3327" w:type="dxa"/>
            <w:gridSpan w:val="3"/>
            <w:shd w:val="clear" w:color="auto" w:fill="E0E0E0"/>
            <w:vAlign w:val="center"/>
          </w:tcPr>
          <w:p w14:paraId="59139D59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center"/>
              <w:rPr>
                <w:rFonts w:ascii="Arial" w:hAnsi="Arial" w:cs="Arial"/>
                <w:sz w:val="16"/>
                <w:szCs w:val="20"/>
                <w:vertAlign w:val="superscript"/>
                <w:lang w:val="es-ES_tradnl"/>
              </w:rPr>
            </w:pPr>
            <w:r w:rsidRPr="00AE6B55">
              <w:rPr>
                <w:rFonts w:ascii="Arial" w:hAnsi="Arial" w:cs="Arial"/>
                <w:sz w:val="16"/>
                <w:szCs w:val="20"/>
                <w:lang w:val="es-ES_tradnl"/>
              </w:rPr>
              <w:t xml:space="preserve">Identificación justificante de gasto </w:t>
            </w:r>
            <w:r w:rsidRPr="00AE6B55">
              <w:rPr>
                <w:rFonts w:ascii="Arial" w:hAnsi="Arial" w:cs="Arial"/>
                <w:sz w:val="18"/>
                <w:szCs w:val="20"/>
                <w:vertAlign w:val="superscript"/>
                <w:lang w:val="es-ES_tradnl"/>
              </w:rPr>
              <w:t>(3)</w:t>
            </w:r>
          </w:p>
        </w:tc>
        <w:tc>
          <w:tcPr>
            <w:tcW w:w="2126" w:type="dxa"/>
            <w:gridSpan w:val="2"/>
            <w:shd w:val="clear" w:color="auto" w:fill="E0E0E0"/>
            <w:vAlign w:val="center"/>
          </w:tcPr>
          <w:p w14:paraId="608832E0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center"/>
              <w:rPr>
                <w:rFonts w:ascii="Arial" w:hAnsi="Arial" w:cs="Arial"/>
                <w:sz w:val="16"/>
                <w:szCs w:val="20"/>
                <w:lang w:val="es-ES_tradnl"/>
              </w:rPr>
            </w:pPr>
            <w:r w:rsidRPr="00AE6B55">
              <w:rPr>
                <w:rFonts w:ascii="Arial" w:hAnsi="Arial" w:cs="Arial"/>
                <w:sz w:val="16"/>
                <w:szCs w:val="20"/>
                <w:lang w:val="es-ES_tradnl"/>
              </w:rPr>
              <w:t>Pago</w:t>
            </w:r>
          </w:p>
        </w:tc>
      </w:tr>
      <w:tr w:rsidR="00AE6B55" w:rsidRPr="00AE6B55" w14:paraId="4355F452" w14:textId="77777777" w:rsidTr="002B24BA">
        <w:trPr>
          <w:cantSplit/>
          <w:trHeight w:val="250"/>
        </w:trPr>
        <w:tc>
          <w:tcPr>
            <w:tcW w:w="565" w:type="dxa"/>
            <w:vMerge/>
            <w:shd w:val="clear" w:color="auto" w:fill="E0E0E0"/>
          </w:tcPr>
          <w:p w14:paraId="07B82D9C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ind w:right="-70"/>
              <w:jc w:val="center"/>
              <w:rPr>
                <w:rFonts w:ascii="Arial" w:hAnsi="Arial" w:cs="Arial"/>
                <w:sz w:val="16"/>
                <w:szCs w:val="20"/>
                <w:lang w:val="es-ES_tradnl"/>
              </w:rPr>
            </w:pPr>
          </w:p>
        </w:tc>
        <w:tc>
          <w:tcPr>
            <w:tcW w:w="1065" w:type="dxa"/>
            <w:vMerge/>
            <w:shd w:val="clear" w:color="auto" w:fill="E0E0E0"/>
            <w:vAlign w:val="center"/>
          </w:tcPr>
          <w:p w14:paraId="3FBA686D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center"/>
              <w:rPr>
                <w:rFonts w:ascii="Arial" w:hAnsi="Arial" w:cs="Arial"/>
                <w:sz w:val="16"/>
                <w:szCs w:val="20"/>
                <w:lang w:val="es-ES_tradnl"/>
              </w:rPr>
            </w:pPr>
          </w:p>
        </w:tc>
        <w:tc>
          <w:tcPr>
            <w:tcW w:w="1767" w:type="dxa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D45049F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center"/>
              <w:rPr>
                <w:rFonts w:ascii="Arial" w:hAnsi="Arial" w:cs="Arial"/>
                <w:sz w:val="16"/>
                <w:szCs w:val="20"/>
                <w:lang w:val="es-ES_tradnl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BCF3E9A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center"/>
              <w:rPr>
                <w:rFonts w:ascii="Arial" w:hAnsi="Arial" w:cs="Arial"/>
                <w:sz w:val="16"/>
                <w:szCs w:val="20"/>
                <w:lang w:val="es-ES_tradnl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8A150B8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center"/>
              <w:rPr>
                <w:rFonts w:ascii="Arial" w:hAnsi="Arial" w:cs="Arial"/>
                <w:sz w:val="16"/>
                <w:szCs w:val="20"/>
                <w:lang w:val="es-ES_tradnl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FA27437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center"/>
              <w:rPr>
                <w:rFonts w:ascii="Arial" w:hAnsi="Arial" w:cs="Arial"/>
                <w:sz w:val="16"/>
                <w:szCs w:val="20"/>
                <w:lang w:val="es-ES_tradnl"/>
              </w:rPr>
            </w:pPr>
          </w:p>
        </w:tc>
        <w:tc>
          <w:tcPr>
            <w:tcW w:w="1351" w:type="dxa"/>
            <w:vMerge/>
            <w:shd w:val="clear" w:color="auto" w:fill="E0E0E0"/>
            <w:vAlign w:val="center"/>
          </w:tcPr>
          <w:p w14:paraId="265145DD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center"/>
              <w:rPr>
                <w:rFonts w:ascii="Arial" w:hAnsi="Arial" w:cs="Arial"/>
                <w:sz w:val="16"/>
                <w:szCs w:val="20"/>
                <w:lang w:val="es-ES_tradnl"/>
              </w:rPr>
            </w:pPr>
          </w:p>
        </w:tc>
        <w:tc>
          <w:tcPr>
            <w:tcW w:w="1200" w:type="dxa"/>
            <w:shd w:val="clear" w:color="auto" w:fill="E0E0E0"/>
            <w:vAlign w:val="center"/>
          </w:tcPr>
          <w:p w14:paraId="16F1E7A2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center"/>
              <w:rPr>
                <w:rFonts w:ascii="Arial" w:hAnsi="Arial" w:cs="Arial"/>
                <w:sz w:val="16"/>
                <w:szCs w:val="20"/>
                <w:lang w:val="es-ES_tradnl"/>
              </w:rPr>
            </w:pPr>
            <w:r w:rsidRPr="00AE6B55">
              <w:rPr>
                <w:rFonts w:ascii="Arial" w:hAnsi="Arial" w:cs="Arial"/>
                <w:sz w:val="16"/>
                <w:szCs w:val="20"/>
                <w:lang w:val="es-ES_tradnl"/>
              </w:rPr>
              <w:t>Tipo</w:t>
            </w:r>
          </w:p>
        </w:tc>
        <w:tc>
          <w:tcPr>
            <w:tcW w:w="1134" w:type="dxa"/>
            <w:shd w:val="clear" w:color="auto" w:fill="E0E0E0"/>
            <w:vAlign w:val="center"/>
          </w:tcPr>
          <w:p w14:paraId="594FFC1B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center"/>
              <w:rPr>
                <w:rFonts w:ascii="Arial" w:hAnsi="Arial" w:cs="Arial"/>
                <w:sz w:val="16"/>
                <w:szCs w:val="20"/>
                <w:lang w:val="es-ES_tradnl"/>
              </w:rPr>
            </w:pPr>
            <w:r w:rsidRPr="00AE6B55">
              <w:rPr>
                <w:rFonts w:ascii="Arial" w:hAnsi="Arial" w:cs="Arial"/>
                <w:sz w:val="16"/>
                <w:szCs w:val="20"/>
                <w:lang w:val="es-ES_tradnl"/>
              </w:rPr>
              <w:t>Número</w:t>
            </w:r>
          </w:p>
        </w:tc>
        <w:tc>
          <w:tcPr>
            <w:tcW w:w="993" w:type="dxa"/>
            <w:shd w:val="clear" w:color="auto" w:fill="E0E0E0"/>
            <w:vAlign w:val="center"/>
          </w:tcPr>
          <w:p w14:paraId="6C8771DF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center"/>
              <w:rPr>
                <w:rFonts w:ascii="Arial" w:hAnsi="Arial" w:cs="Arial"/>
                <w:sz w:val="16"/>
                <w:szCs w:val="20"/>
                <w:lang w:val="es-ES_tradnl"/>
              </w:rPr>
            </w:pPr>
            <w:r w:rsidRPr="00AE6B55">
              <w:rPr>
                <w:rFonts w:ascii="Arial" w:hAnsi="Arial" w:cs="Arial"/>
                <w:sz w:val="16"/>
                <w:szCs w:val="20"/>
                <w:lang w:val="es-ES_tradnl"/>
              </w:rPr>
              <w:t>Fecha</w:t>
            </w:r>
          </w:p>
        </w:tc>
        <w:tc>
          <w:tcPr>
            <w:tcW w:w="1134" w:type="dxa"/>
            <w:shd w:val="clear" w:color="auto" w:fill="E0E0E0"/>
            <w:vAlign w:val="center"/>
          </w:tcPr>
          <w:p w14:paraId="23285E97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center"/>
              <w:rPr>
                <w:rFonts w:ascii="Arial" w:hAnsi="Arial" w:cs="Arial"/>
                <w:sz w:val="16"/>
                <w:szCs w:val="20"/>
                <w:vertAlign w:val="superscript"/>
                <w:lang w:val="es-ES_tradnl"/>
              </w:rPr>
            </w:pPr>
            <w:r w:rsidRPr="00AE6B55">
              <w:rPr>
                <w:rFonts w:ascii="Arial" w:hAnsi="Arial" w:cs="Arial"/>
                <w:sz w:val="16"/>
                <w:szCs w:val="20"/>
                <w:lang w:val="es-ES_tradnl"/>
              </w:rPr>
              <w:t xml:space="preserve">Método </w:t>
            </w:r>
            <w:r w:rsidRPr="00AE6B55">
              <w:rPr>
                <w:rFonts w:ascii="Arial" w:hAnsi="Arial" w:cs="Arial"/>
                <w:sz w:val="16"/>
                <w:szCs w:val="20"/>
                <w:vertAlign w:val="superscript"/>
                <w:lang w:val="es-ES_tradnl"/>
              </w:rPr>
              <w:t>(4)</w:t>
            </w:r>
          </w:p>
        </w:tc>
        <w:tc>
          <w:tcPr>
            <w:tcW w:w="992" w:type="dxa"/>
            <w:shd w:val="clear" w:color="auto" w:fill="E0E0E0"/>
            <w:vAlign w:val="center"/>
          </w:tcPr>
          <w:p w14:paraId="5EC193F5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center"/>
              <w:rPr>
                <w:rFonts w:ascii="Arial" w:hAnsi="Arial" w:cs="Arial"/>
                <w:sz w:val="16"/>
                <w:szCs w:val="20"/>
                <w:lang w:val="es-ES_tradnl"/>
              </w:rPr>
            </w:pPr>
            <w:r w:rsidRPr="00AE6B55">
              <w:rPr>
                <w:rFonts w:ascii="Arial" w:hAnsi="Arial" w:cs="Arial"/>
                <w:sz w:val="16"/>
                <w:szCs w:val="20"/>
                <w:lang w:val="es-ES_tradnl"/>
              </w:rPr>
              <w:t>Fecha</w:t>
            </w:r>
          </w:p>
        </w:tc>
      </w:tr>
      <w:tr w:rsidR="00AE6B55" w:rsidRPr="00AE6B55" w14:paraId="7EF2470A" w14:textId="77777777" w:rsidTr="002B24BA">
        <w:trPr>
          <w:cantSplit/>
          <w:trHeight w:val="263"/>
        </w:trPr>
        <w:tc>
          <w:tcPr>
            <w:tcW w:w="565" w:type="dxa"/>
          </w:tcPr>
          <w:p w14:paraId="538AD138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ind w:right="-70"/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14:paraId="0F892C9C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1194B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403B3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EBF5F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007514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351" w:type="dxa"/>
          </w:tcPr>
          <w:p w14:paraId="23986ABE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200" w:type="dxa"/>
          </w:tcPr>
          <w:p w14:paraId="2943B2C6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134" w:type="dxa"/>
          </w:tcPr>
          <w:p w14:paraId="252E0ECD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993" w:type="dxa"/>
          </w:tcPr>
          <w:p w14:paraId="72FAA324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134" w:type="dxa"/>
          </w:tcPr>
          <w:p w14:paraId="14517FA9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992" w:type="dxa"/>
          </w:tcPr>
          <w:p w14:paraId="159B394F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</w:tr>
      <w:tr w:rsidR="00AE6B55" w:rsidRPr="00AE6B55" w14:paraId="2C37FA5A" w14:textId="77777777" w:rsidTr="002B24BA">
        <w:trPr>
          <w:cantSplit/>
          <w:trHeight w:val="263"/>
        </w:trPr>
        <w:tc>
          <w:tcPr>
            <w:tcW w:w="565" w:type="dxa"/>
          </w:tcPr>
          <w:p w14:paraId="2F9C4571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ind w:right="-70"/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14:paraId="1920CECE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A64A5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3BD13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93F0B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546B3B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351" w:type="dxa"/>
          </w:tcPr>
          <w:p w14:paraId="62A26EEE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200" w:type="dxa"/>
          </w:tcPr>
          <w:p w14:paraId="0C8678A8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134" w:type="dxa"/>
          </w:tcPr>
          <w:p w14:paraId="1DCF707E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993" w:type="dxa"/>
          </w:tcPr>
          <w:p w14:paraId="3A1B52BD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134" w:type="dxa"/>
          </w:tcPr>
          <w:p w14:paraId="4541E2A5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992" w:type="dxa"/>
          </w:tcPr>
          <w:p w14:paraId="0BA0A072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</w:tr>
      <w:tr w:rsidR="00AE6B55" w:rsidRPr="00AE6B55" w14:paraId="1A605E91" w14:textId="77777777" w:rsidTr="002B24BA">
        <w:trPr>
          <w:cantSplit/>
          <w:trHeight w:val="263"/>
        </w:trPr>
        <w:tc>
          <w:tcPr>
            <w:tcW w:w="565" w:type="dxa"/>
          </w:tcPr>
          <w:p w14:paraId="7A8C065D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ind w:right="-70"/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14:paraId="68DD1C69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7E774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6F18F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DB910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718AE8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351" w:type="dxa"/>
          </w:tcPr>
          <w:p w14:paraId="0FEAB5EF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200" w:type="dxa"/>
          </w:tcPr>
          <w:p w14:paraId="3A524886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134" w:type="dxa"/>
          </w:tcPr>
          <w:p w14:paraId="01B50716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993" w:type="dxa"/>
          </w:tcPr>
          <w:p w14:paraId="18DD98A2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134" w:type="dxa"/>
          </w:tcPr>
          <w:p w14:paraId="083536D4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992" w:type="dxa"/>
          </w:tcPr>
          <w:p w14:paraId="7C85216D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</w:tr>
      <w:tr w:rsidR="00AE6B55" w:rsidRPr="00AE6B55" w14:paraId="614C3537" w14:textId="77777777" w:rsidTr="002B24BA">
        <w:trPr>
          <w:cantSplit/>
          <w:trHeight w:val="263"/>
        </w:trPr>
        <w:tc>
          <w:tcPr>
            <w:tcW w:w="565" w:type="dxa"/>
          </w:tcPr>
          <w:p w14:paraId="7E189FD6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ind w:right="-70"/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14:paraId="11B8D9AB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33196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237BB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10509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5AE6BC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351" w:type="dxa"/>
          </w:tcPr>
          <w:p w14:paraId="6B52AA8A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200" w:type="dxa"/>
          </w:tcPr>
          <w:p w14:paraId="5D654DB7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134" w:type="dxa"/>
          </w:tcPr>
          <w:p w14:paraId="126360BE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993" w:type="dxa"/>
          </w:tcPr>
          <w:p w14:paraId="098304C9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134" w:type="dxa"/>
          </w:tcPr>
          <w:p w14:paraId="025B497F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992" w:type="dxa"/>
          </w:tcPr>
          <w:p w14:paraId="031F42A4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</w:tr>
      <w:tr w:rsidR="00AE6B55" w:rsidRPr="00AE6B55" w14:paraId="492CBF1B" w14:textId="77777777" w:rsidTr="002B24BA">
        <w:trPr>
          <w:cantSplit/>
          <w:trHeight w:val="263"/>
        </w:trPr>
        <w:tc>
          <w:tcPr>
            <w:tcW w:w="565" w:type="dxa"/>
          </w:tcPr>
          <w:p w14:paraId="43A27331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ind w:right="-70"/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14:paraId="4A29E66F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9FCAD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F5636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B1589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B75D9ED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351" w:type="dxa"/>
          </w:tcPr>
          <w:p w14:paraId="43361291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200" w:type="dxa"/>
          </w:tcPr>
          <w:p w14:paraId="0C732ABB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134" w:type="dxa"/>
          </w:tcPr>
          <w:p w14:paraId="393B0A8C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993" w:type="dxa"/>
          </w:tcPr>
          <w:p w14:paraId="291062B2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134" w:type="dxa"/>
          </w:tcPr>
          <w:p w14:paraId="74A7053A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992" w:type="dxa"/>
          </w:tcPr>
          <w:p w14:paraId="4680759C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</w:tr>
      <w:tr w:rsidR="00AE6B55" w:rsidRPr="00AE6B55" w14:paraId="6AC558B0" w14:textId="77777777" w:rsidTr="002B24BA">
        <w:trPr>
          <w:cantSplit/>
          <w:trHeight w:val="263"/>
        </w:trPr>
        <w:tc>
          <w:tcPr>
            <w:tcW w:w="565" w:type="dxa"/>
          </w:tcPr>
          <w:p w14:paraId="54AC5C0E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ind w:right="-70"/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14:paraId="7354587A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346E5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37B5D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04CCB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7ECF75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351" w:type="dxa"/>
          </w:tcPr>
          <w:p w14:paraId="77E96875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200" w:type="dxa"/>
          </w:tcPr>
          <w:p w14:paraId="5059501B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134" w:type="dxa"/>
          </w:tcPr>
          <w:p w14:paraId="0D63028A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993" w:type="dxa"/>
          </w:tcPr>
          <w:p w14:paraId="2A651CBC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134" w:type="dxa"/>
          </w:tcPr>
          <w:p w14:paraId="040C1F68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992" w:type="dxa"/>
          </w:tcPr>
          <w:p w14:paraId="601D9AB7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</w:tr>
      <w:tr w:rsidR="00AE6B55" w:rsidRPr="00AE6B55" w14:paraId="0C4BFE1A" w14:textId="77777777" w:rsidTr="002B24BA">
        <w:trPr>
          <w:cantSplit/>
          <w:trHeight w:val="263"/>
        </w:trPr>
        <w:tc>
          <w:tcPr>
            <w:tcW w:w="565" w:type="dxa"/>
          </w:tcPr>
          <w:p w14:paraId="2FE83B98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ind w:right="-70"/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14:paraId="7B43002B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A7C8A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88AFC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898A6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44ED80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351" w:type="dxa"/>
          </w:tcPr>
          <w:p w14:paraId="05580F23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200" w:type="dxa"/>
          </w:tcPr>
          <w:p w14:paraId="1E4957B5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134" w:type="dxa"/>
          </w:tcPr>
          <w:p w14:paraId="7EB671BF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993" w:type="dxa"/>
          </w:tcPr>
          <w:p w14:paraId="3836B907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134" w:type="dxa"/>
          </w:tcPr>
          <w:p w14:paraId="26651923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992" w:type="dxa"/>
          </w:tcPr>
          <w:p w14:paraId="0F821428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</w:tr>
      <w:tr w:rsidR="00AE6B55" w:rsidRPr="00AE6B55" w14:paraId="36CB3D38" w14:textId="77777777" w:rsidTr="002B24BA">
        <w:trPr>
          <w:cantSplit/>
          <w:trHeight w:val="263"/>
        </w:trPr>
        <w:tc>
          <w:tcPr>
            <w:tcW w:w="565" w:type="dxa"/>
          </w:tcPr>
          <w:p w14:paraId="5A5FEE6E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ind w:right="-70"/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14:paraId="2D4ADAA3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26F8A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DD02E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866C0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AEABF45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351" w:type="dxa"/>
          </w:tcPr>
          <w:p w14:paraId="4AB8AD02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200" w:type="dxa"/>
          </w:tcPr>
          <w:p w14:paraId="29D1F1C8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134" w:type="dxa"/>
          </w:tcPr>
          <w:p w14:paraId="76354724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993" w:type="dxa"/>
          </w:tcPr>
          <w:p w14:paraId="74F726D6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134" w:type="dxa"/>
          </w:tcPr>
          <w:p w14:paraId="4899DC33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992" w:type="dxa"/>
          </w:tcPr>
          <w:p w14:paraId="51A15F20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</w:tr>
      <w:tr w:rsidR="00AE6B55" w:rsidRPr="00AE6B55" w14:paraId="0AFF20CB" w14:textId="77777777" w:rsidTr="002B24BA">
        <w:trPr>
          <w:cantSplit/>
          <w:trHeight w:val="263"/>
        </w:trPr>
        <w:tc>
          <w:tcPr>
            <w:tcW w:w="565" w:type="dxa"/>
            <w:tcBorders>
              <w:bottom w:val="single" w:sz="4" w:space="0" w:color="auto"/>
            </w:tcBorders>
          </w:tcPr>
          <w:p w14:paraId="2DF86B15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ind w:right="-70"/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065" w:type="dxa"/>
            <w:tcBorders>
              <w:bottom w:val="single" w:sz="4" w:space="0" w:color="auto"/>
              <w:right w:val="single" w:sz="4" w:space="0" w:color="auto"/>
            </w:tcBorders>
          </w:tcPr>
          <w:p w14:paraId="2E30C106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9C618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14210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03441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D196A7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351" w:type="dxa"/>
          </w:tcPr>
          <w:p w14:paraId="0C8D53DF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24D74544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188FE78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F972759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4CD4E95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34C8E62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</w:tr>
      <w:tr w:rsidR="00AE6B55" w:rsidRPr="00AE6B55" w14:paraId="14BFBD57" w14:textId="77777777" w:rsidTr="00506B20">
        <w:trPr>
          <w:cantSplit/>
          <w:trHeight w:val="263"/>
        </w:trPr>
        <w:tc>
          <w:tcPr>
            <w:tcW w:w="5807" w:type="dxa"/>
            <w:gridSpan w:val="4"/>
            <w:tcBorders>
              <w:left w:val="nil"/>
              <w:bottom w:val="nil"/>
              <w:right w:val="single" w:sz="4" w:space="0" w:color="auto"/>
            </w:tcBorders>
          </w:tcPr>
          <w:p w14:paraId="7899C164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center"/>
              <w:rPr>
                <w:rFonts w:ascii="Times New (W1)" w:hAnsi="Times New (W1)"/>
                <w:b/>
                <w:sz w:val="20"/>
                <w:szCs w:val="20"/>
                <w:lang w:val="es-ES_tradnl"/>
              </w:rPr>
            </w:pPr>
            <w:r w:rsidRPr="00AE6B55">
              <w:rPr>
                <w:rFonts w:ascii="Times New (W1)" w:hAnsi="Times New (W1)"/>
                <w:b/>
                <w:sz w:val="20"/>
                <w:szCs w:val="20"/>
                <w:lang w:val="es-ES_tradnl"/>
              </w:rPr>
              <w:t>TOTALES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D1BA1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4F39C488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351" w:type="dxa"/>
          </w:tcPr>
          <w:p w14:paraId="76357576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5453" w:type="dxa"/>
            <w:gridSpan w:val="5"/>
            <w:tcBorders>
              <w:bottom w:val="nil"/>
              <w:right w:val="nil"/>
            </w:tcBorders>
          </w:tcPr>
          <w:p w14:paraId="7BE82AD2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</w:tr>
    </w:tbl>
    <w:p w14:paraId="1ACF809C" w14:textId="77777777" w:rsidR="00AE6B55" w:rsidRPr="00AE6B55" w:rsidRDefault="00AE6B55" w:rsidP="00AE6B55">
      <w:pPr>
        <w:tabs>
          <w:tab w:val="center" w:pos="4819"/>
          <w:tab w:val="right" w:pos="9071"/>
        </w:tabs>
        <w:jc w:val="both"/>
        <w:rPr>
          <w:rFonts w:ascii="Arial" w:hAnsi="Arial" w:cs="Arial"/>
          <w:sz w:val="18"/>
          <w:szCs w:val="20"/>
          <w:lang w:val="es-ES_tradnl"/>
        </w:rPr>
      </w:pPr>
      <w:r w:rsidRPr="00AE6B55">
        <w:rPr>
          <w:rFonts w:ascii="Arial" w:hAnsi="Arial" w:cs="Arial"/>
          <w:b/>
          <w:bCs/>
          <w:sz w:val="18"/>
          <w:szCs w:val="20"/>
          <w:lang w:val="es-ES_tradnl"/>
        </w:rPr>
        <w:t>IMPORTANTE</w:t>
      </w:r>
      <w:proofErr w:type="gramStart"/>
      <w:r w:rsidRPr="00AE6B55">
        <w:rPr>
          <w:rFonts w:ascii="Arial" w:hAnsi="Arial" w:cs="Arial"/>
          <w:b/>
          <w:bCs/>
          <w:sz w:val="18"/>
          <w:szCs w:val="20"/>
          <w:lang w:val="es-ES_tradnl"/>
        </w:rPr>
        <w:t xml:space="preserve">: </w:t>
      </w:r>
      <w:r w:rsidRPr="00AE6B55">
        <w:rPr>
          <w:rFonts w:ascii="Arial" w:hAnsi="Arial" w:cs="Arial"/>
          <w:sz w:val="18"/>
          <w:szCs w:val="20"/>
          <w:lang w:val="es-ES_tradnl"/>
        </w:rPr>
        <w:t xml:space="preserve"> Los</w:t>
      </w:r>
      <w:proofErr w:type="gramEnd"/>
      <w:r w:rsidRPr="00AE6B55">
        <w:rPr>
          <w:rFonts w:ascii="Arial" w:hAnsi="Arial" w:cs="Arial"/>
          <w:sz w:val="18"/>
          <w:szCs w:val="20"/>
          <w:lang w:val="es-ES_tradnl"/>
        </w:rPr>
        <w:t xml:space="preserve"> importes se reflejarán con IVA incluido.</w:t>
      </w:r>
    </w:p>
    <w:p w14:paraId="25859785" w14:textId="77777777" w:rsidR="00AE6B55" w:rsidRPr="00AE6B55" w:rsidRDefault="00AE6B55" w:rsidP="00AE6B55">
      <w:pPr>
        <w:tabs>
          <w:tab w:val="center" w:pos="4819"/>
          <w:tab w:val="right" w:pos="9071"/>
        </w:tabs>
        <w:jc w:val="both"/>
        <w:rPr>
          <w:rFonts w:ascii="Arial" w:hAnsi="Arial" w:cs="Arial"/>
          <w:sz w:val="18"/>
          <w:szCs w:val="20"/>
          <w:lang w:val="es-ES_tradnl"/>
        </w:rPr>
      </w:pPr>
      <w:r w:rsidRPr="00AE6B55">
        <w:rPr>
          <w:rFonts w:ascii="Arial" w:hAnsi="Arial" w:cs="Arial"/>
          <w:sz w:val="18"/>
          <w:szCs w:val="20"/>
          <w:lang w:val="es-ES_tradnl"/>
        </w:rPr>
        <w:tab/>
      </w:r>
      <w:r w:rsidRPr="00AE6B55">
        <w:rPr>
          <w:rFonts w:ascii="Arial" w:hAnsi="Arial" w:cs="Arial"/>
          <w:sz w:val="18"/>
          <w:szCs w:val="20"/>
          <w:lang w:val="es-ES_tradnl"/>
        </w:rPr>
        <w:tab/>
      </w:r>
      <w:r w:rsidRPr="00AE6B55">
        <w:rPr>
          <w:rFonts w:ascii="Arial" w:hAnsi="Arial" w:cs="Arial"/>
          <w:sz w:val="18"/>
          <w:szCs w:val="20"/>
          <w:lang w:val="es-ES_tradnl"/>
        </w:rPr>
        <w:tab/>
      </w:r>
      <w:r w:rsidRPr="00AE6B55">
        <w:rPr>
          <w:rFonts w:ascii="Arial" w:hAnsi="Arial" w:cs="Arial"/>
          <w:sz w:val="18"/>
          <w:szCs w:val="20"/>
          <w:lang w:val="es-ES_tradnl"/>
        </w:rPr>
        <w:tab/>
        <w:t xml:space="preserve">                             </w:t>
      </w:r>
      <w:r w:rsidRPr="00AE6B55">
        <w:rPr>
          <w:rFonts w:ascii="Arial" w:hAnsi="Arial" w:cs="Arial"/>
          <w:b/>
          <w:sz w:val="18"/>
          <w:szCs w:val="20"/>
          <w:lang w:val="es-ES_tradnl"/>
        </w:rPr>
        <w:t>Fecha, firma y sello</w:t>
      </w:r>
    </w:p>
    <w:p w14:paraId="1112A1A9" w14:textId="77777777" w:rsidR="00AE6B55" w:rsidRPr="00AE6B55" w:rsidRDefault="00AE6B55" w:rsidP="00AE6B55">
      <w:pPr>
        <w:tabs>
          <w:tab w:val="center" w:pos="4819"/>
          <w:tab w:val="right" w:pos="9071"/>
        </w:tabs>
        <w:ind w:left="709" w:hanging="709"/>
        <w:jc w:val="both"/>
        <w:rPr>
          <w:rFonts w:ascii="Arial" w:hAnsi="Arial" w:cs="Arial"/>
          <w:sz w:val="14"/>
          <w:szCs w:val="14"/>
          <w:lang w:val="es-ES_tradnl"/>
        </w:rPr>
      </w:pPr>
      <w:r w:rsidRPr="00AE6B55">
        <w:rPr>
          <w:rFonts w:ascii="Arial" w:hAnsi="Arial" w:cs="Arial"/>
          <w:b/>
          <w:bCs/>
          <w:sz w:val="18"/>
          <w:szCs w:val="20"/>
          <w:lang w:val="es-ES_tradnl"/>
        </w:rPr>
        <w:t>Instrucciones</w:t>
      </w:r>
      <w:r w:rsidRPr="00AE6B55">
        <w:rPr>
          <w:rFonts w:ascii="Arial" w:hAnsi="Arial" w:cs="Arial"/>
          <w:sz w:val="18"/>
          <w:szCs w:val="20"/>
          <w:lang w:val="es-ES_tradnl"/>
        </w:rPr>
        <w:t xml:space="preserve">: </w:t>
      </w:r>
      <w:r w:rsidRPr="00AE6B55">
        <w:rPr>
          <w:rFonts w:ascii="Arial" w:hAnsi="Arial" w:cs="Arial"/>
          <w:sz w:val="18"/>
          <w:szCs w:val="20"/>
          <w:vertAlign w:val="superscript"/>
          <w:lang w:val="es-ES_tradnl"/>
        </w:rPr>
        <w:t>(1)</w:t>
      </w:r>
      <w:r w:rsidRPr="00AE6B55">
        <w:rPr>
          <w:rFonts w:ascii="Arial" w:hAnsi="Arial" w:cs="Arial"/>
          <w:sz w:val="18"/>
          <w:szCs w:val="20"/>
          <w:lang w:val="es-ES_tradnl"/>
        </w:rPr>
        <w:t xml:space="preserve"> </w:t>
      </w:r>
      <w:r w:rsidRPr="00AE6B55">
        <w:rPr>
          <w:rFonts w:ascii="Arial" w:hAnsi="Arial" w:cs="Arial"/>
          <w:sz w:val="14"/>
          <w:szCs w:val="14"/>
          <w:lang w:val="es-ES_tradnl"/>
        </w:rPr>
        <w:t>Se presentará una certificación contable por cada uno de los conceptos reflejados en el desglose de gastos ejecutados (Anexo I).</w:t>
      </w:r>
    </w:p>
    <w:p w14:paraId="12D089CB" w14:textId="77777777" w:rsidR="00AE6B55" w:rsidRPr="00AE6B55" w:rsidRDefault="00AE6B55" w:rsidP="00AE6B55">
      <w:pPr>
        <w:tabs>
          <w:tab w:val="center" w:pos="4819"/>
          <w:tab w:val="right" w:pos="9071"/>
        </w:tabs>
        <w:jc w:val="both"/>
        <w:rPr>
          <w:rFonts w:ascii="Arial" w:hAnsi="Arial" w:cs="Arial"/>
          <w:sz w:val="14"/>
          <w:szCs w:val="14"/>
          <w:lang w:val="es-ES_tradnl"/>
        </w:rPr>
      </w:pPr>
      <w:r w:rsidRPr="00AE6B55">
        <w:rPr>
          <w:rFonts w:ascii="Arial" w:hAnsi="Arial" w:cs="Arial"/>
          <w:sz w:val="14"/>
          <w:szCs w:val="14"/>
          <w:lang w:val="es-ES_tradnl"/>
        </w:rPr>
        <w:t xml:space="preserve">                                 </w:t>
      </w:r>
      <w:r w:rsidRPr="00AE6B55">
        <w:rPr>
          <w:rFonts w:ascii="Arial" w:hAnsi="Arial" w:cs="Arial"/>
          <w:sz w:val="18"/>
          <w:szCs w:val="18"/>
          <w:vertAlign w:val="superscript"/>
          <w:lang w:val="es-ES_tradnl"/>
        </w:rPr>
        <w:t>(2)</w:t>
      </w:r>
      <w:r w:rsidRPr="00AE6B55">
        <w:rPr>
          <w:rFonts w:ascii="Arial" w:hAnsi="Arial" w:cs="Arial"/>
          <w:sz w:val="14"/>
          <w:szCs w:val="14"/>
          <w:lang w:val="es-ES_tradnl"/>
        </w:rPr>
        <w:t xml:space="preserve"> Se anotará en cada </w:t>
      </w:r>
      <w:proofErr w:type="spellStart"/>
      <w:r w:rsidRPr="00AE6B55">
        <w:rPr>
          <w:rFonts w:ascii="Arial" w:hAnsi="Arial" w:cs="Arial"/>
          <w:sz w:val="14"/>
          <w:szCs w:val="14"/>
          <w:lang w:val="es-ES_tradnl"/>
        </w:rPr>
        <w:t>justifcante</w:t>
      </w:r>
      <w:proofErr w:type="spellEnd"/>
      <w:r w:rsidRPr="00AE6B55">
        <w:rPr>
          <w:rFonts w:ascii="Arial" w:hAnsi="Arial" w:cs="Arial"/>
          <w:sz w:val="14"/>
          <w:szCs w:val="14"/>
          <w:lang w:val="es-ES_tradnl"/>
        </w:rPr>
        <w:t xml:space="preserve"> o factura el nº de orden que se le asigna en la presente relación. </w:t>
      </w:r>
    </w:p>
    <w:p w14:paraId="51F48E77" w14:textId="77777777" w:rsidR="0082111A" w:rsidRDefault="00AE6B55" w:rsidP="00AE6B55">
      <w:pPr>
        <w:tabs>
          <w:tab w:val="center" w:pos="4819"/>
          <w:tab w:val="right" w:pos="9071"/>
        </w:tabs>
        <w:jc w:val="both"/>
        <w:rPr>
          <w:rFonts w:ascii="Arial" w:hAnsi="Arial" w:cs="Arial"/>
          <w:sz w:val="14"/>
          <w:szCs w:val="14"/>
          <w:lang w:val="es-ES_tradnl"/>
        </w:rPr>
      </w:pPr>
      <w:r w:rsidRPr="00AE6B55">
        <w:rPr>
          <w:rFonts w:ascii="Arial" w:hAnsi="Arial" w:cs="Arial"/>
          <w:sz w:val="14"/>
          <w:szCs w:val="14"/>
          <w:lang w:val="es-ES_tradnl"/>
        </w:rPr>
        <w:t xml:space="preserve">                                 </w:t>
      </w:r>
      <w:r w:rsidRPr="00AE6B55">
        <w:rPr>
          <w:rFonts w:ascii="Arial" w:hAnsi="Arial" w:cs="Arial"/>
          <w:sz w:val="18"/>
          <w:szCs w:val="18"/>
          <w:vertAlign w:val="superscript"/>
          <w:lang w:val="es-ES_tradnl"/>
        </w:rPr>
        <w:t>(3)</w:t>
      </w:r>
      <w:r w:rsidRPr="00AE6B55">
        <w:rPr>
          <w:rFonts w:ascii="Arial" w:hAnsi="Arial" w:cs="Arial"/>
          <w:sz w:val="14"/>
          <w:szCs w:val="14"/>
          <w:vertAlign w:val="superscript"/>
          <w:lang w:val="es-ES_tradnl"/>
        </w:rPr>
        <w:t xml:space="preserve"> </w:t>
      </w:r>
      <w:r w:rsidRPr="00AE6B55">
        <w:rPr>
          <w:rFonts w:ascii="Arial" w:hAnsi="Arial" w:cs="Arial"/>
          <w:sz w:val="14"/>
          <w:szCs w:val="14"/>
          <w:lang w:val="es-ES_tradnl"/>
        </w:rPr>
        <w:t xml:space="preserve">Se consignará el </w:t>
      </w:r>
      <w:r w:rsidRPr="00AE6B55">
        <w:rPr>
          <w:rFonts w:ascii="Arial" w:hAnsi="Arial" w:cs="Arial"/>
          <w:bCs/>
          <w:sz w:val="14"/>
          <w:szCs w:val="14"/>
          <w:lang w:val="es-ES_tradnl"/>
        </w:rPr>
        <w:t>“tipo”</w:t>
      </w:r>
      <w:r w:rsidRPr="00AE6B55">
        <w:rPr>
          <w:rFonts w:ascii="Arial" w:hAnsi="Arial" w:cs="Arial"/>
          <w:sz w:val="14"/>
          <w:szCs w:val="14"/>
          <w:lang w:val="es-ES_tradnl"/>
        </w:rPr>
        <w:t xml:space="preserve"> de justificante de gasto (facturas, resolución de concesión de ayudas, etc.), su número y fecha de emisión.</w:t>
      </w:r>
    </w:p>
    <w:p w14:paraId="53036753" w14:textId="3F752D7C" w:rsidR="00AE6B55" w:rsidRPr="00AE6B55" w:rsidRDefault="00AE6B55" w:rsidP="00AE6B55">
      <w:pPr>
        <w:tabs>
          <w:tab w:val="center" w:pos="4819"/>
          <w:tab w:val="right" w:pos="9071"/>
        </w:tabs>
        <w:jc w:val="both"/>
        <w:rPr>
          <w:rFonts w:ascii="Arial" w:hAnsi="Arial" w:cs="Arial"/>
          <w:sz w:val="14"/>
          <w:szCs w:val="14"/>
          <w:lang w:val="es-ES_tradnl"/>
        </w:rPr>
      </w:pPr>
      <w:r w:rsidRPr="00AE6B55">
        <w:rPr>
          <w:rFonts w:ascii="Arial" w:hAnsi="Arial" w:cs="Arial"/>
          <w:sz w:val="18"/>
          <w:szCs w:val="18"/>
          <w:lang w:val="es-ES_tradnl"/>
        </w:rPr>
        <w:t xml:space="preserve">                        </w:t>
      </w:r>
      <w:r w:rsidR="00506B20">
        <w:rPr>
          <w:rFonts w:ascii="Arial" w:hAnsi="Arial" w:cs="Arial"/>
          <w:sz w:val="18"/>
          <w:szCs w:val="18"/>
          <w:lang w:val="es-ES_tradnl"/>
        </w:rPr>
        <w:t xml:space="preserve">  </w:t>
      </w:r>
      <w:r w:rsidRPr="00AE6B55">
        <w:rPr>
          <w:rFonts w:ascii="Arial" w:hAnsi="Arial" w:cs="Arial"/>
          <w:sz w:val="18"/>
          <w:szCs w:val="18"/>
          <w:vertAlign w:val="superscript"/>
          <w:lang w:val="es-ES_tradnl"/>
        </w:rPr>
        <w:t>(4)</w:t>
      </w:r>
      <w:r w:rsidRPr="00AE6B55">
        <w:rPr>
          <w:rFonts w:ascii="Arial" w:hAnsi="Arial" w:cs="Arial"/>
          <w:sz w:val="14"/>
          <w:szCs w:val="14"/>
          <w:lang w:val="es-ES_tradnl"/>
        </w:rPr>
        <w:t xml:space="preserve"> Pago por transferencia, contado, cheque, pagaré, etc.</w:t>
      </w:r>
    </w:p>
    <w:p w14:paraId="16CDD838" w14:textId="0B39E0E9" w:rsidR="00971279" w:rsidRPr="000E6C79" w:rsidRDefault="00AE6B55" w:rsidP="00EA6464">
      <w:pPr>
        <w:tabs>
          <w:tab w:val="center" w:pos="4819"/>
          <w:tab w:val="right" w:pos="9071"/>
        </w:tabs>
        <w:jc w:val="both"/>
      </w:pPr>
      <w:r w:rsidRPr="00AE6B55">
        <w:rPr>
          <w:rFonts w:ascii="Times New (W1)" w:hAnsi="Times New (W1)"/>
          <w:i/>
          <w:iCs/>
          <w:sz w:val="18"/>
          <w:szCs w:val="20"/>
          <w:lang w:val="es-ES_tradnl"/>
        </w:rPr>
        <w:tab/>
      </w:r>
      <w:r w:rsidRPr="00AE6B55">
        <w:rPr>
          <w:rFonts w:ascii="Times New (W1)" w:hAnsi="Times New (W1)"/>
          <w:i/>
          <w:iCs/>
          <w:sz w:val="16"/>
          <w:szCs w:val="20"/>
          <w:lang w:val="es-ES_tradnl"/>
        </w:rPr>
        <w:t xml:space="preserve">Los datos consignados en este documento serán tratados de acuerdo con lo dispuesto en la </w:t>
      </w:r>
      <w:r w:rsidR="00350B3A">
        <w:rPr>
          <w:rFonts w:ascii="Times New (W1)" w:hAnsi="Times New (W1)"/>
          <w:i/>
          <w:iCs/>
          <w:sz w:val="16"/>
          <w:szCs w:val="20"/>
          <w:lang w:val="es-ES_tradnl"/>
        </w:rPr>
        <w:t>normativa</w:t>
      </w:r>
      <w:r w:rsidRPr="00AE6B55">
        <w:rPr>
          <w:rFonts w:ascii="Times New (W1)" w:hAnsi="Times New (W1)"/>
          <w:i/>
          <w:iCs/>
          <w:sz w:val="16"/>
          <w:szCs w:val="20"/>
          <w:lang w:val="es-ES_tradnl"/>
        </w:rPr>
        <w:t xml:space="preserve"> de protección de datos </w:t>
      </w:r>
      <w:proofErr w:type="spellStart"/>
      <w:r w:rsidRPr="00AE6B55">
        <w:rPr>
          <w:rFonts w:ascii="Times New (W1)" w:hAnsi="Times New (W1)"/>
          <w:i/>
          <w:iCs/>
          <w:sz w:val="16"/>
          <w:szCs w:val="20"/>
          <w:lang w:val="es-ES_tradnl"/>
        </w:rPr>
        <w:t>personalesy</w:t>
      </w:r>
      <w:proofErr w:type="spellEnd"/>
      <w:r w:rsidRPr="00AE6B55">
        <w:rPr>
          <w:rFonts w:ascii="Times New (W1)" w:hAnsi="Times New (W1)"/>
          <w:i/>
          <w:iCs/>
          <w:sz w:val="16"/>
          <w:szCs w:val="20"/>
          <w:lang w:val="es-ES_tradnl"/>
        </w:rPr>
        <w:t xml:space="preserve"> garantía de los derechos digitales.</w:t>
      </w:r>
      <w:r w:rsidR="00EA6464" w:rsidRPr="000E6C79">
        <w:t xml:space="preserve"> </w:t>
      </w:r>
    </w:p>
    <w:sectPr w:rsidR="00971279" w:rsidRPr="000E6C79" w:rsidSect="00567837">
      <w:headerReference w:type="default" r:id="rId8"/>
      <w:footerReference w:type="default" r:id="rId9"/>
      <w:pgSz w:w="16838" w:h="11906" w:orient="landscape"/>
      <w:pgMar w:top="-2535" w:right="1529" w:bottom="0" w:left="993" w:header="284" w:footer="1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D50138" w14:textId="77777777" w:rsidR="004D50E9" w:rsidRDefault="004D50E9" w:rsidP="0033118A">
      <w:r>
        <w:separator/>
      </w:r>
    </w:p>
  </w:endnote>
  <w:endnote w:type="continuationSeparator" w:id="0">
    <w:p w14:paraId="702B6091" w14:textId="77777777" w:rsidR="004D50E9" w:rsidRDefault="004D50E9" w:rsidP="00331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(W1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9604106"/>
      <w:docPartObj>
        <w:docPartGallery w:val="Page Numbers (Bottom of Page)"/>
        <w:docPartUnique/>
      </w:docPartObj>
    </w:sdtPr>
    <w:sdtEndPr/>
    <w:sdtContent>
      <w:p w14:paraId="74F897C2" w14:textId="55D00A8D" w:rsidR="005A20DA" w:rsidRDefault="004D50E9">
        <w:pPr>
          <w:pStyle w:val="Piedepgina"/>
          <w:jc w:val="right"/>
        </w:pPr>
      </w:p>
    </w:sdtContent>
  </w:sdt>
  <w:p w14:paraId="7FE2D7B9" w14:textId="77777777" w:rsidR="005A20DA" w:rsidRDefault="005A20D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B96843" w14:textId="77777777" w:rsidR="004D50E9" w:rsidRDefault="004D50E9" w:rsidP="0033118A">
      <w:r>
        <w:separator/>
      </w:r>
    </w:p>
  </w:footnote>
  <w:footnote w:type="continuationSeparator" w:id="0">
    <w:p w14:paraId="4612CCD2" w14:textId="77777777" w:rsidR="004D50E9" w:rsidRDefault="004D50E9" w:rsidP="003311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AEFC94" w14:textId="09EEEA47" w:rsidR="002D5730" w:rsidRPr="007C1DC3" w:rsidRDefault="00603804" w:rsidP="00567837">
    <w:pPr>
      <w:pStyle w:val="Encabezado"/>
      <w:tabs>
        <w:tab w:val="clear" w:pos="4252"/>
        <w:tab w:val="clear" w:pos="8504"/>
        <w:tab w:val="left" w:pos="13410"/>
      </w:tabs>
    </w:pPr>
    <w:r w:rsidRPr="008660DC">
      <w:rPr>
        <w:noProof/>
      </w:rPr>
      <w:drawing>
        <wp:inline distT="0" distB="0" distL="0" distR="0" wp14:anchorId="1ED266B1" wp14:editId="2D9E6974">
          <wp:extent cx="1990725" cy="1168168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28993" cy="11906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567837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E31493"/>
    <w:multiLevelType w:val="hybridMultilevel"/>
    <w:tmpl w:val="5B5A17A8"/>
    <w:lvl w:ilvl="0" w:tplc="0C0A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453"/>
        </w:tabs>
        <w:ind w:left="453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173"/>
        </w:tabs>
        <w:ind w:left="1173" w:hanging="180"/>
      </w:pPr>
    </w:lvl>
    <w:lvl w:ilvl="3" w:tplc="0C0A000F">
      <w:start w:val="1"/>
      <w:numFmt w:val="decimal"/>
      <w:lvlText w:val="%4."/>
      <w:lvlJc w:val="left"/>
      <w:pPr>
        <w:tabs>
          <w:tab w:val="num" w:pos="1893"/>
        </w:tabs>
        <w:ind w:left="1893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2613"/>
        </w:tabs>
        <w:ind w:left="2613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3333"/>
        </w:tabs>
        <w:ind w:left="3333" w:hanging="180"/>
      </w:pPr>
    </w:lvl>
    <w:lvl w:ilvl="6" w:tplc="0C0A000F">
      <w:start w:val="1"/>
      <w:numFmt w:val="decimal"/>
      <w:lvlText w:val="%7."/>
      <w:lvlJc w:val="left"/>
      <w:pPr>
        <w:tabs>
          <w:tab w:val="num" w:pos="4053"/>
        </w:tabs>
        <w:ind w:left="4053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4773"/>
        </w:tabs>
        <w:ind w:left="4773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5493"/>
        </w:tabs>
        <w:ind w:left="5493" w:hanging="180"/>
      </w:pPr>
    </w:lvl>
  </w:abstractNum>
  <w:abstractNum w:abstractNumId="1" w15:restartNumberingAfterBreak="0">
    <w:nsid w:val="62EA6DC0"/>
    <w:multiLevelType w:val="hybridMultilevel"/>
    <w:tmpl w:val="6510712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hideSpellingErrors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E57"/>
    <w:rsid w:val="00002CCF"/>
    <w:rsid w:val="00015801"/>
    <w:rsid w:val="00022BB6"/>
    <w:rsid w:val="00023568"/>
    <w:rsid w:val="0002587D"/>
    <w:rsid w:val="0003082C"/>
    <w:rsid w:val="00031D79"/>
    <w:rsid w:val="0003779B"/>
    <w:rsid w:val="00047D79"/>
    <w:rsid w:val="00055E18"/>
    <w:rsid w:val="000669CF"/>
    <w:rsid w:val="0007203E"/>
    <w:rsid w:val="00073BA2"/>
    <w:rsid w:val="00073C07"/>
    <w:rsid w:val="0008096D"/>
    <w:rsid w:val="00084335"/>
    <w:rsid w:val="000A2B71"/>
    <w:rsid w:val="000A361C"/>
    <w:rsid w:val="000A6CBE"/>
    <w:rsid w:val="000B08A0"/>
    <w:rsid w:val="000B0D79"/>
    <w:rsid w:val="000B3BE1"/>
    <w:rsid w:val="000B4103"/>
    <w:rsid w:val="000C310A"/>
    <w:rsid w:val="000D2898"/>
    <w:rsid w:val="000E6C79"/>
    <w:rsid w:val="000E75E2"/>
    <w:rsid w:val="000F58FF"/>
    <w:rsid w:val="000F6B69"/>
    <w:rsid w:val="001033E0"/>
    <w:rsid w:val="00104A29"/>
    <w:rsid w:val="001053A7"/>
    <w:rsid w:val="0011681B"/>
    <w:rsid w:val="0013104E"/>
    <w:rsid w:val="00131AAF"/>
    <w:rsid w:val="001353E8"/>
    <w:rsid w:val="001379C8"/>
    <w:rsid w:val="0014293D"/>
    <w:rsid w:val="0014333D"/>
    <w:rsid w:val="00144D85"/>
    <w:rsid w:val="00146150"/>
    <w:rsid w:val="00154445"/>
    <w:rsid w:val="0016314F"/>
    <w:rsid w:val="0017133A"/>
    <w:rsid w:val="00177F29"/>
    <w:rsid w:val="00186651"/>
    <w:rsid w:val="0019179E"/>
    <w:rsid w:val="00191961"/>
    <w:rsid w:val="00193ECC"/>
    <w:rsid w:val="0019434F"/>
    <w:rsid w:val="0019746C"/>
    <w:rsid w:val="001A194A"/>
    <w:rsid w:val="001A7068"/>
    <w:rsid w:val="001B2AA2"/>
    <w:rsid w:val="001B4320"/>
    <w:rsid w:val="001B6108"/>
    <w:rsid w:val="001D4439"/>
    <w:rsid w:val="001D51B6"/>
    <w:rsid w:val="001E58F1"/>
    <w:rsid w:val="001F6198"/>
    <w:rsid w:val="0020548E"/>
    <w:rsid w:val="00215C83"/>
    <w:rsid w:val="00221BC0"/>
    <w:rsid w:val="00230462"/>
    <w:rsid w:val="00235B81"/>
    <w:rsid w:val="00241744"/>
    <w:rsid w:val="00244494"/>
    <w:rsid w:val="00244B45"/>
    <w:rsid w:val="00250196"/>
    <w:rsid w:val="002533C2"/>
    <w:rsid w:val="00257D88"/>
    <w:rsid w:val="00264442"/>
    <w:rsid w:val="00266CA2"/>
    <w:rsid w:val="00266FE7"/>
    <w:rsid w:val="00272448"/>
    <w:rsid w:val="00272BE6"/>
    <w:rsid w:val="00272D66"/>
    <w:rsid w:val="0028162E"/>
    <w:rsid w:val="00282544"/>
    <w:rsid w:val="0028309C"/>
    <w:rsid w:val="002A73B7"/>
    <w:rsid w:val="002A7A53"/>
    <w:rsid w:val="002B24BA"/>
    <w:rsid w:val="002B51A8"/>
    <w:rsid w:val="002C55BB"/>
    <w:rsid w:val="002D5730"/>
    <w:rsid w:val="002F078C"/>
    <w:rsid w:val="00320893"/>
    <w:rsid w:val="0033118A"/>
    <w:rsid w:val="00334104"/>
    <w:rsid w:val="003447F4"/>
    <w:rsid w:val="00350B3A"/>
    <w:rsid w:val="00352C5F"/>
    <w:rsid w:val="00357F69"/>
    <w:rsid w:val="003633CA"/>
    <w:rsid w:val="00373E16"/>
    <w:rsid w:val="003829A0"/>
    <w:rsid w:val="003C26F0"/>
    <w:rsid w:val="003C3101"/>
    <w:rsid w:val="003D0E05"/>
    <w:rsid w:val="003D3AFF"/>
    <w:rsid w:val="003E3BF2"/>
    <w:rsid w:val="003F0347"/>
    <w:rsid w:val="003F260D"/>
    <w:rsid w:val="0040077E"/>
    <w:rsid w:val="004028F0"/>
    <w:rsid w:val="00407FED"/>
    <w:rsid w:val="0041430C"/>
    <w:rsid w:val="00426AD9"/>
    <w:rsid w:val="004502A3"/>
    <w:rsid w:val="0045521C"/>
    <w:rsid w:val="00457A3E"/>
    <w:rsid w:val="00466C01"/>
    <w:rsid w:val="0046709B"/>
    <w:rsid w:val="00471FC0"/>
    <w:rsid w:val="00474E74"/>
    <w:rsid w:val="00484F54"/>
    <w:rsid w:val="0048515A"/>
    <w:rsid w:val="00485FC1"/>
    <w:rsid w:val="0049116A"/>
    <w:rsid w:val="004A5CD7"/>
    <w:rsid w:val="004B1F02"/>
    <w:rsid w:val="004C16B5"/>
    <w:rsid w:val="004D0DED"/>
    <w:rsid w:val="004D50E9"/>
    <w:rsid w:val="004E45E2"/>
    <w:rsid w:val="004E62DE"/>
    <w:rsid w:val="004E7DEE"/>
    <w:rsid w:val="004F0E95"/>
    <w:rsid w:val="004F7FCB"/>
    <w:rsid w:val="005017F4"/>
    <w:rsid w:val="00506B20"/>
    <w:rsid w:val="00510E5F"/>
    <w:rsid w:val="00517E4A"/>
    <w:rsid w:val="005204EF"/>
    <w:rsid w:val="00525924"/>
    <w:rsid w:val="005271AF"/>
    <w:rsid w:val="00527B5F"/>
    <w:rsid w:val="00546BB5"/>
    <w:rsid w:val="00567837"/>
    <w:rsid w:val="00577E4D"/>
    <w:rsid w:val="005869D0"/>
    <w:rsid w:val="00597451"/>
    <w:rsid w:val="005A1E11"/>
    <w:rsid w:val="005A20DA"/>
    <w:rsid w:val="005A2FB3"/>
    <w:rsid w:val="005B45DC"/>
    <w:rsid w:val="005B5303"/>
    <w:rsid w:val="005C6589"/>
    <w:rsid w:val="005D047B"/>
    <w:rsid w:val="005E174A"/>
    <w:rsid w:val="005F167C"/>
    <w:rsid w:val="005F7C5B"/>
    <w:rsid w:val="00603804"/>
    <w:rsid w:val="0060499C"/>
    <w:rsid w:val="00606FD9"/>
    <w:rsid w:val="00635E80"/>
    <w:rsid w:val="006368F5"/>
    <w:rsid w:val="006455AF"/>
    <w:rsid w:val="00653CB1"/>
    <w:rsid w:val="00661A4F"/>
    <w:rsid w:val="0067294F"/>
    <w:rsid w:val="00674679"/>
    <w:rsid w:val="00680F9A"/>
    <w:rsid w:val="006815A4"/>
    <w:rsid w:val="00681F44"/>
    <w:rsid w:val="00687326"/>
    <w:rsid w:val="00691FAD"/>
    <w:rsid w:val="006934A6"/>
    <w:rsid w:val="006A095C"/>
    <w:rsid w:val="006A52C4"/>
    <w:rsid w:val="006B4249"/>
    <w:rsid w:val="006C0BB0"/>
    <w:rsid w:val="006C5AF8"/>
    <w:rsid w:val="006E3224"/>
    <w:rsid w:val="006E3233"/>
    <w:rsid w:val="006E536E"/>
    <w:rsid w:val="006F7499"/>
    <w:rsid w:val="0070723D"/>
    <w:rsid w:val="00736EFD"/>
    <w:rsid w:val="007442BB"/>
    <w:rsid w:val="00744BB1"/>
    <w:rsid w:val="00752411"/>
    <w:rsid w:val="00752C03"/>
    <w:rsid w:val="007638B0"/>
    <w:rsid w:val="00763DAA"/>
    <w:rsid w:val="00792D70"/>
    <w:rsid w:val="007B5091"/>
    <w:rsid w:val="007C1DC3"/>
    <w:rsid w:val="007E272E"/>
    <w:rsid w:val="00801725"/>
    <w:rsid w:val="00804FA8"/>
    <w:rsid w:val="00805798"/>
    <w:rsid w:val="00805E6D"/>
    <w:rsid w:val="0082111A"/>
    <w:rsid w:val="008349D1"/>
    <w:rsid w:val="00837E81"/>
    <w:rsid w:val="00843F5D"/>
    <w:rsid w:val="00846069"/>
    <w:rsid w:val="00856B66"/>
    <w:rsid w:val="00861988"/>
    <w:rsid w:val="00861DF9"/>
    <w:rsid w:val="008640C9"/>
    <w:rsid w:val="00866E4C"/>
    <w:rsid w:val="00870F64"/>
    <w:rsid w:val="00874C74"/>
    <w:rsid w:val="0087524D"/>
    <w:rsid w:val="00876C92"/>
    <w:rsid w:val="008845EF"/>
    <w:rsid w:val="00892C50"/>
    <w:rsid w:val="00894CD8"/>
    <w:rsid w:val="008B55BB"/>
    <w:rsid w:val="008C5212"/>
    <w:rsid w:val="008C58CC"/>
    <w:rsid w:val="008C6A30"/>
    <w:rsid w:val="008E3810"/>
    <w:rsid w:val="008E42AD"/>
    <w:rsid w:val="008F3D4C"/>
    <w:rsid w:val="008F6E57"/>
    <w:rsid w:val="00912A68"/>
    <w:rsid w:val="00914E9D"/>
    <w:rsid w:val="0092070E"/>
    <w:rsid w:val="00921F91"/>
    <w:rsid w:val="00927DBA"/>
    <w:rsid w:val="00932C7D"/>
    <w:rsid w:val="009336CA"/>
    <w:rsid w:val="009363D4"/>
    <w:rsid w:val="009417CA"/>
    <w:rsid w:val="00942C45"/>
    <w:rsid w:val="009479C3"/>
    <w:rsid w:val="0095476A"/>
    <w:rsid w:val="00956B0D"/>
    <w:rsid w:val="00960E32"/>
    <w:rsid w:val="00962DC3"/>
    <w:rsid w:val="00971279"/>
    <w:rsid w:val="00971331"/>
    <w:rsid w:val="00972692"/>
    <w:rsid w:val="0098049D"/>
    <w:rsid w:val="00982648"/>
    <w:rsid w:val="009827E5"/>
    <w:rsid w:val="00986070"/>
    <w:rsid w:val="009A1D9A"/>
    <w:rsid w:val="009B3B54"/>
    <w:rsid w:val="009D2801"/>
    <w:rsid w:val="009E2AE4"/>
    <w:rsid w:val="009F2CD8"/>
    <w:rsid w:val="00A14414"/>
    <w:rsid w:val="00A14DE3"/>
    <w:rsid w:val="00A1526C"/>
    <w:rsid w:val="00A207BC"/>
    <w:rsid w:val="00A30347"/>
    <w:rsid w:val="00A4417B"/>
    <w:rsid w:val="00A441B7"/>
    <w:rsid w:val="00A47087"/>
    <w:rsid w:val="00A52E43"/>
    <w:rsid w:val="00A61719"/>
    <w:rsid w:val="00A665DB"/>
    <w:rsid w:val="00A7291E"/>
    <w:rsid w:val="00A736D5"/>
    <w:rsid w:val="00A8708D"/>
    <w:rsid w:val="00AD00C0"/>
    <w:rsid w:val="00AD6324"/>
    <w:rsid w:val="00AE6B55"/>
    <w:rsid w:val="00AF5D52"/>
    <w:rsid w:val="00B226AF"/>
    <w:rsid w:val="00B22764"/>
    <w:rsid w:val="00B36E21"/>
    <w:rsid w:val="00B40E29"/>
    <w:rsid w:val="00B4726F"/>
    <w:rsid w:val="00B5632D"/>
    <w:rsid w:val="00B64DC3"/>
    <w:rsid w:val="00B677F3"/>
    <w:rsid w:val="00B72434"/>
    <w:rsid w:val="00B8256D"/>
    <w:rsid w:val="00BA0435"/>
    <w:rsid w:val="00BA0EA7"/>
    <w:rsid w:val="00BA6021"/>
    <w:rsid w:val="00BB4E0D"/>
    <w:rsid w:val="00BC475E"/>
    <w:rsid w:val="00BC4A46"/>
    <w:rsid w:val="00BD21FA"/>
    <w:rsid w:val="00BF3A88"/>
    <w:rsid w:val="00BF417B"/>
    <w:rsid w:val="00C03E29"/>
    <w:rsid w:val="00C11FE6"/>
    <w:rsid w:val="00C16D64"/>
    <w:rsid w:val="00C16FB1"/>
    <w:rsid w:val="00C235E8"/>
    <w:rsid w:val="00C36517"/>
    <w:rsid w:val="00C40C0E"/>
    <w:rsid w:val="00C4308F"/>
    <w:rsid w:val="00C44004"/>
    <w:rsid w:val="00C47EC8"/>
    <w:rsid w:val="00C51966"/>
    <w:rsid w:val="00C54B33"/>
    <w:rsid w:val="00C775C2"/>
    <w:rsid w:val="00C85E86"/>
    <w:rsid w:val="00C86D5D"/>
    <w:rsid w:val="00C91C93"/>
    <w:rsid w:val="00CA27C6"/>
    <w:rsid w:val="00CA2EFB"/>
    <w:rsid w:val="00CA411E"/>
    <w:rsid w:val="00CA5499"/>
    <w:rsid w:val="00CA5E51"/>
    <w:rsid w:val="00CC3FCA"/>
    <w:rsid w:val="00CC42AA"/>
    <w:rsid w:val="00D0196C"/>
    <w:rsid w:val="00D130B8"/>
    <w:rsid w:val="00D23115"/>
    <w:rsid w:val="00D24CA7"/>
    <w:rsid w:val="00D80ACA"/>
    <w:rsid w:val="00D84988"/>
    <w:rsid w:val="00D86B80"/>
    <w:rsid w:val="00D91987"/>
    <w:rsid w:val="00D94000"/>
    <w:rsid w:val="00DA07AD"/>
    <w:rsid w:val="00DD4A00"/>
    <w:rsid w:val="00DE7A35"/>
    <w:rsid w:val="00E11B58"/>
    <w:rsid w:val="00E1684A"/>
    <w:rsid w:val="00E32BDE"/>
    <w:rsid w:val="00E432A5"/>
    <w:rsid w:val="00E50132"/>
    <w:rsid w:val="00E65029"/>
    <w:rsid w:val="00E7150D"/>
    <w:rsid w:val="00E84596"/>
    <w:rsid w:val="00E9301D"/>
    <w:rsid w:val="00EA5392"/>
    <w:rsid w:val="00EA6464"/>
    <w:rsid w:val="00EB186F"/>
    <w:rsid w:val="00EB24B9"/>
    <w:rsid w:val="00EB2FB9"/>
    <w:rsid w:val="00EB49D8"/>
    <w:rsid w:val="00ED1212"/>
    <w:rsid w:val="00EE62F5"/>
    <w:rsid w:val="00EF50E9"/>
    <w:rsid w:val="00F07B3D"/>
    <w:rsid w:val="00F20B4D"/>
    <w:rsid w:val="00F217D2"/>
    <w:rsid w:val="00F43190"/>
    <w:rsid w:val="00F43A35"/>
    <w:rsid w:val="00F43AEE"/>
    <w:rsid w:val="00F57B54"/>
    <w:rsid w:val="00F64701"/>
    <w:rsid w:val="00F651CE"/>
    <w:rsid w:val="00F76327"/>
    <w:rsid w:val="00F83FED"/>
    <w:rsid w:val="00F8439C"/>
    <w:rsid w:val="00F92F35"/>
    <w:rsid w:val="00FC47C7"/>
    <w:rsid w:val="00FE6253"/>
    <w:rsid w:val="00FF2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2D0E29"/>
  <w15:docId w15:val="{A42F339B-EF1C-4B2B-A655-89E2AA389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6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70F6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3118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3118A"/>
  </w:style>
  <w:style w:type="paragraph" w:styleId="Piedepgina">
    <w:name w:val="footer"/>
    <w:basedOn w:val="Normal"/>
    <w:link w:val="PiedepginaCar"/>
    <w:uiPriority w:val="99"/>
    <w:unhideWhenUsed/>
    <w:rsid w:val="0033118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3118A"/>
  </w:style>
  <w:style w:type="table" w:styleId="Tablaconcuadrcula">
    <w:name w:val="Table Grid"/>
    <w:basedOn w:val="Tablanormal"/>
    <w:uiPriority w:val="39"/>
    <w:rsid w:val="003311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semiHidden/>
    <w:unhideWhenUsed/>
    <w:rsid w:val="00373E16"/>
    <w:pPr>
      <w:jc w:val="both"/>
    </w:pPr>
    <w:rPr>
      <w:rFonts w:ascii="Arial" w:hAnsi="Arial"/>
      <w:sz w:val="26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semiHidden/>
    <w:rsid w:val="00373E16"/>
    <w:rPr>
      <w:rFonts w:ascii="Arial" w:eastAsia="Times New Roman" w:hAnsi="Arial" w:cs="Times New Roman"/>
      <w:sz w:val="26"/>
      <w:szCs w:val="20"/>
      <w:lang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70F64"/>
    <w:rPr>
      <w:rFonts w:asciiTheme="majorHAnsi" w:eastAsiaTheme="majorEastAsia" w:hAnsiTheme="majorHAnsi" w:cstheme="majorBidi"/>
      <w:color w:val="2E74B5" w:themeColor="accent1" w:themeShade="BF"/>
    </w:rPr>
  </w:style>
  <w:style w:type="table" w:customStyle="1" w:styleId="Tablaconcuadrcula1">
    <w:name w:val="Tabla con cuadrícula1"/>
    <w:basedOn w:val="Tablanormal"/>
    <w:next w:val="Tablaconcuadrcula"/>
    <w:rsid w:val="00604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A7A53"/>
    <w:pPr>
      <w:spacing w:before="100" w:beforeAutospacing="1" w:after="100" w:afterAutospacing="1"/>
    </w:pPr>
  </w:style>
  <w:style w:type="character" w:customStyle="1" w:styleId="normaltextrun">
    <w:name w:val="normaltextrun"/>
    <w:basedOn w:val="Fuentedeprrafopredeter"/>
    <w:rsid w:val="002A7A53"/>
  </w:style>
  <w:style w:type="character" w:customStyle="1" w:styleId="eop">
    <w:name w:val="eop"/>
    <w:basedOn w:val="Fuentedeprrafopredeter"/>
    <w:rsid w:val="002A7A53"/>
  </w:style>
  <w:style w:type="paragraph" w:styleId="Prrafodelista">
    <w:name w:val="List Paragraph"/>
    <w:basedOn w:val="Normal"/>
    <w:uiPriority w:val="34"/>
    <w:qFormat/>
    <w:rsid w:val="00D94000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19179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9179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9179E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9179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9179E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9179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9179E"/>
    <w:rPr>
      <w:rFonts w:ascii="Segoe UI" w:eastAsia="Times New Roman" w:hAnsi="Segoe UI" w:cs="Segoe UI"/>
      <w:sz w:val="18"/>
      <w:szCs w:val="18"/>
      <w:lang w:eastAsia="es-ES"/>
    </w:rPr>
  </w:style>
  <w:style w:type="character" w:styleId="nfasisintenso">
    <w:name w:val="Intense Emphasis"/>
    <w:uiPriority w:val="21"/>
    <w:qFormat/>
    <w:rsid w:val="00927DBA"/>
    <w:rPr>
      <w:i/>
      <w:iCs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687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1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5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3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9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8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1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6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09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3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6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2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1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19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8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3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04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55548">
                  <w:marLeft w:val="3"/>
                  <w:marRight w:val="3"/>
                  <w:marTop w:val="0"/>
                  <w:marBottom w:val="0"/>
                  <w:divBdr>
                    <w:top w:val="single" w:sz="24" w:space="0" w:color="CCE4F5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5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194528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1796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9201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069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6" w:color="F2F2F2"/>
                                        <w:left w:val="single" w:sz="6" w:space="6" w:color="F2F2F2"/>
                                        <w:bottom w:val="single" w:sz="6" w:space="6" w:color="F2F2F2"/>
                                        <w:right w:val="single" w:sz="6" w:space="6" w:color="F2F2F2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ga46z\AppData\Local\Temp\7zOCC36F7E1\VCMILFPS%20-%20SG%20-%20Gris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3FCF26-4052-458D-8AD0-3FEFC73E6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VCMILFPS - SG - Gris.dotx</Template>
  <TotalTime>0</TotalTime>
  <Pages>1</Pages>
  <Words>361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CARM</Company>
  <LinksUpToDate>false</LinksUpToDate>
  <CharactersWithSpaces>2343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GONZALEZ ALONSO, MARIA</dc:creator>
  <cp:keywords/>
  <dc:description/>
  <cp:lastModifiedBy>VICENTE RUIZ, M. JOSE</cp:lastModifiedBy>
  <cp:revision>2</cp:revision>
  <dcterms:created xsi:type="dcterms:W3CDTF">2025-12-12T08:51:00Z</dcterms:created>
  <dcterms:modified xsi:type="dcterms:W3CDTF">2025-12-12T08:51:00Z</dcterms:modified>
</cp:coreProperties>
</file>